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207156" w:rsidRPr="000472D1" w:rsidTr="00900931">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237"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90093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631FE5"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237"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FFFF00"/>
          </w:tcPr>
          <w:p w:rsidR="00C22AF9" w:rsidRPr="000D2243" w:rsidRDefault="00631FE5"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Vice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Vice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Vice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631FE5" w:rsidP="00C22AF9">
            <w:pPr>
              <w:spacing w:after="0"/>
              <w:rPr>
                <w:rFonts w:ascii="Arial" w:eastAsia="Arial Unicode MS" w:hAnsi="Arial" w:cs="Arial"/>
                <w:sz w:val="14"/>
                <w:szCs w:val="14"/>
              </w:rPr>
            </w:pPr>
            <w:hyperlink r:id="rId16"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C22AF9" w:rsidRPr="00C22AF9" w:rsidRDefault="00631FE5" w:rsidP="00C22AF9">
            <w:pPr>
              <w:spacing w:after="0"/>
              <w:rPr>
                <w:rFonts w:ascii="Arial" w:hAnsi="Arial" w:cs="Arial"/>
              </w:rPr>
            </w:pPr>
            <w:hyperlink r:id="rId17"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C22AF9" w:rsidRPr="000D2243" w:rsidRDefault="00631FE5" w:rsidP="00C22AF9">
            <w:pPr>
              <w:spacing w:after="0"/>
              <w:rPr>
                <w:rFonts w:ascii="Arial" w:eastAsia="Arial Unicode MS" w:hAnsi="Arial" w:cs="Arial"/>
                <w:sz w:val="14"/>
                <w:szCs w:val="14"/>
              </w:rPr>
            </w:pPr>
            <w:hyperlink r:id="rId18"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  </w:t>
            </w:r>
          </w:p>
        </w:tc>
      </w:tr>
      <w:tr w:rsidR="00CC101A"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1C2362">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00FFFF"/>
          </w:tcPr>
          <w:p w:rsidR="00C22AF9" w:rsidRPr="000D2243" w:rsidRDefault="00631FE5" w:rsidP="00C22AF9">
            <w:pPr>
              <w:spacing w:after="0"/>
              <w:rPr>
                <w:rFonts w:ascii="Arial" w:hAnsi="Arial" w:cs="Arial"/>
                <w:color w:val="000000"/>
                <w:sz w:val="14"/>
                <w:szCs w:val="14"/>
                <w:lang w:val="en-US"/>
              </w:rPr>
            </w:pPr>
            <w:hyperlink r:id="rId19"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reserved </w:t>
            </w:r>
          </w:p>
        </w:tc>
        <w:tc>
          <w:tcPr>
            <w:tcW w:w="4819" w:type="dxa"/>
            <w:tcBorders>
              <w:top w:val="single" w:sz="4" w:space="0" w:color="auto"/>
              <w:left w:val="single" w:sz="4" w:space="0" w:color="auto"/>
              <w:bottom w:val="single" w:sz="18" w:space="0" w:color="auto"/>
              <w:right w:val="single" w:sz="18" w:space="0" w:color="auto"/>
            </w:tcBorders>
            <w:shd w:val="clear" w:color="auto" w:fill="00FFFF"/>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1C2362">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C22AF9" w:rsidRPr="000D2243" w:rsidRDefault="00631FE5" w:rsidP="00C22AF9">
            <w:pPr>
              <w:spacing w:after="0"/>
              <w:rPr>
                <w:rFonts w:ascii="Arial" w:hAnsi="Arial" w:cs="Arial"/>
                <w:color w:val="000000"/>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available </w:t>
            </w: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5C4A6B"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2"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650EC0" w:rsidRPr="00650EC0" w:rsidRDefault="00650EC0"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C22AF9" w:rsidRDefault="00650EC0"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650EC0" w:rsidRDefault="00650EC0" w:rsidP="00650EC0">
            <w:pPr>
              <w:spacing w:after="0"/>
              <w:rPr>
                <w:rFonts w:ascii="Arial" w:hAnsi="Arial" w:cs="Arial"/>
                <w:lang w:val="sv-SE"/>
              </w:rPr>
            </w:pPr>
          </w:p>
          <w:p w:rsidR="00650EC0" w:rsidRPr="00650EC0" w:rsidRDefault="00650EC0"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650EC0" w:rsidRDefault="00650EC0"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w:t>
            </w:r>
            <w:r w:rsidR="00350E9A">
              <w:rPr>
                <w:rFonts w:ascii="Arial" w:hAnsi="Arial" w:cs="Arial"/>
                <w:lang w:val="sv-SE"/>
              </w:rPr>
              <w:t xml:space="preserve">on </w:t>
            </w:r>
            <w:r w:rsidR="00BD49DC" w:rsidRPr="00E777EF">
              <w:rPr>
                <w:rFonts w:ascii="Arial" w:hAnsi="Arial" w:cs="Arial"/>
                <w:lang w:val="en-US"/>
              </w:rPr>
              <w:t>the values for UE specific DRX cycle in NB-</w:t>
            </w:r>
            <w:proofErr w:type="spellStart"/>
            <w:r w:rsidR="00BD49DC" w:rsidRPr="00E777EF">
              <w:rPr>
                <w:rFonts w:ascii="Arial" w:hAnsi="Arial" w:cs="Arial"/>
                <w:lang w:val="en-US"/>
              </w:rPr>
              <w:t>IoT</w:t>
            </w:r>
            <w:proofErr w:type="spellEnd"/>
            <w:r w:rsidR="00350E9A">
              <w:rPr>
                <w:rFonts w:ascii="Arial" w:hAnsi="Arial" w:cs="Arial"/>
                <w:lang w:val="sv-SE"/>
              </w:rPr>
              <w:t>.</w:t>
            </w:r>
          </w:p>
          <w:p w:rsidR="00BD49DC" w:rsidRDefault="00BD49DC" w:rsidP="00650EC0">
            <w:pPr>
              <w:spacing w:after="0"/>
              <w:rPr>
                <w:rFonts w:ascii="Arial" w:hAnsi="Arial" w:cs="Arial"/>
                <w:lang w:val="sv-SE"/>
              </w:rPr>
            </w:pPr>
          </w:p>
          <w:p w:rsidR="00BD49DC" w:rsidRDefault="00BD49DC" w:rsidP="00650EC0">
            <w:pPr>
              <w:spacing w:after="0"/>
              <w:rPr>
                <w:rFonts w:ascii="Arial" w:hAnsi="Arial" w:cs="Arial"/>
                <w:lang w:val="sv-SE"/>
              </w:rPr>
            </w:pPr>
            <w:r>
              <w:rPr>
                <w:rFonts w:ascii="Arial" w:hAnsi="Arial" w:cs="Arial"/>
                <w:lang w:val="sv-SE"/>
              </w:rPr>
              <w:t>RAN2 answer in 0281</w:t>
            </w:r>
          </w:p>
          <w:p w:rsidR="00650EC0" w:rsidRDefault="00650EC0" w:rsidP="00650EC0">
            <w:pPr>
              <w:spacing w:after="0"/>
              <w:rPr>
                <w:rFonts w:ascii="Arial" w:hAnsi="Arial" w:cs="Arial"/>
                <w:lang w:val="sv-SE"/>
              </w:rPr>
            </w:pPr>
          </w:p>
          <w:p w:rsidR="00650EC0" w:rsidRPr="00650EC0" w:rsidRDefault="00650EC0" w:rsidP="00650EC0">
            <w:pPr>
              <w:spacing w:after="0"/>
              <w:rPr>
                <w:rFonts w:ascii="Arial" w:hAnsi="Arial" w:cs="Arial"/>
                <w:lang w:val="sv-SE"/>
              </w:rPr>
            </w:pPr>
            <w:r>
              <w:rPr>
                <w:rFonts w:ascii="Arial" w:hAnsi="Arial" w:cs="Arial"/>
                <w:lang w:val="sv-SE"/>
              </w:rPr>
              <w:t>Proposed 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3"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650EC0" w:rsidRPr="00650EC0" w:rsidRDefault="00650EC0"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C22AF9" w:rsidRDefault="00650EC0"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650EC0" w:rsidRDefault="00650EC0" w:rsidP="00650EC0">
            <w:pPr>
              <w:spacing w:after="0"/>
              <w:rPr>
                <w:rFonts w:ascii="Arial" w:hAnsi="Arial" w:cs="Arial"/>
                <w:lang w:val="en-US"/>
              </w:rPr>
            </w:pPr>
          </w:p>
          <w:p w:rsidR="00650EC0" w:rsidRDefault="00350E9A"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350E9A" w:rsidRDefault="00350E9A" w:rsidP="00350E9A">
            <w:pPr>
              <w:spacing w:after="0"/>
              <w:rPr>
                <w:rFonts w:ascii="Arial" w:hAnsi="Arial" w:cs="Arial"/>
                <w:lang w:val="en-US"/>
              </w:rPr>
            </w:pPr>
          </w:p>
          <w:p w:rsidR="00350E9A" w:rsidRDefault="007563AA" w:rsidP="007563AA">
            <w:pPr>
              <w:spacing w:after="0"/>
              <w:rPr>
                <w:rFonts w:ascii="Arial" w:hAnsi="Arial" w:cs="Arial"/>
                <w:lang w:val="en-US"/>
              </w:rPr>
            </w:pPr>
            <w:r>
              <w:rPr>
                <w:rFonts w:ascii="Arial" w:hAnsi="Arial" w:cs="Arial"/>
                <w:lang w:val="en-US"/>
              </w:rPr>
              <w:t>CT1 s</w:t>
            </w:r>
            <w:r w:rsidR="00350E9A">
              <w:rPr>
                <w:rFonts w:ascii="Arial" w:hAnsi="Arial" w:cs="Arial"/>
                <w:lang w:val="en-US"/>
              </w:rPr>
              <w:t>eek</w:t>
            </w:r>
            <w:r>
              <w:rPr>
                <w:rFonts w:ascii="Arial" w:hAnsi="Arial" w:cs="Arial"/>
                <w:lang w:val="en-US"/>
              </w:rPr>
              <w:t>s</w:t>
            </w:r>
            <w:r w:rsidR="00350E9A">
              <w:rPr>
                <w:rFonts w:ascii="Arial" w:hAnsi="Arial" w:cs="Arial"/>
                <w:lang w:val="en-US"/>
              </w:rPr>
              <w:t xml:space="preserve"> for guidance on </w:t>
            </w:r>
            <w:r w:rsidR="00350E9A" w:rsidRPr="00350E9A">
              <w:rPr>
                <w:rFonts w:ascii="Arial" w:hAnsi="Arial" w:cs="Arial"/>
                <w:lang w:val="en-US"/>
              </w:rPr>
              <w:t xml:space="preserve">Unicode symbols defined in ISO/IEC 10646 </w:t>
            </w:r>
            <w:r>
              <w:rPr>
                <w:rFonts w:ascii="Arial" w:hAnsi="Arial" w:cs="Arial"/>
                <w:lang w:val="en-US"/>
              </w:rPr>
              <w:t xml:space="preserve">to use </w:t>
            </w:r>
            <w:r w:rsidR="00350E9A"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7563AA" w:rsidRDefault="007563AA" w:rsidP="007563AA">
            <w:pPr>
              <w:spacing w:after="0"/>
              <w:rPr>
                <w:rFonts w:ascii="Arial" w:hAnsi="Arial" w:cs="Arial"/>
                <w:lang w:val="en-US"/>
              </w:rPr>
            </w:pPr>
          </w:p>
          <w:p w:rsidR="007563AA" w:rsidRPr="00C22AF9" w:rsidRDefault="007563AA" w:rsidP="007563AA">
            <w:pPr>
              <w:spacing w:after="0"/>
              <w:rPr>
                <w:rFonts w:ascii="Arial" w:hAnsi="Arial" w:cs="Arial"/>
                <w:lang w:val="en-US"/>
              </w:rPr>
            </w:pPr>
            <w:r>
              <w:rPr>
                <w:rFonts w:ascii="Arial" w:hAnsi="Arial" w:cs="Arial"/>
                <w:lang w:val="en-US"/>
              </w:rPr>
              <w:t>Proposed 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4"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563AA" w:rsidRPr="00C95C58" w:rsidRDefault="007563AA"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7563AA" w:rsidRPr="00C95C58" w:rsidRDefault="007563AA" w:rsidP="00C22AF9">
            <w:pPr>
              <w:spacing w:after="0"/>
              <w:rPr>
                <w:rFonts w:ascii="Arial" w:hAnsi="Arial" w:cs="Arial"/>
                <w:lang w:val="fr-FR"/>
              </w:rPr>
            </w:pPr>
          </w:p>
          <w:p w:rsidR="00C22AF9" w:rsidRDefault="007563AA"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7563AA" w:rsidRDefault="007563AA" w:rsidP="00C22AF9">
            <w:pPr>
              <w:spacing w:after="0"/>
              <w:rPr>
                <w:rFonts w:ascii="Arial" w:hAnsi="Arial" w:cs="Arial"/>
                <w:lang w:val="en-US"/>
              </w:rPr>
            </w:pPr>
          </w:p>
          <w:p w:rsidR="007563AA" w:rsidRPr="00C22AF9" w:rsidRDefault="007563AA" w:rsidP="00C22AF9">
            <w:pPr>
              <w:spacing w:after="0"/>
              <w:rPr>
                <w:rFonts w:ascii="Arial" w:hAnsi="Arial" w:cs="Arial"/>
                <w:lang w:val="en-US"/>
              </w:rPr>
            </w:pPr>
            <w:r>
              <w:rPr>
                <w:rFonts w:ascii="Arial" w:hAnsi="Arial" w:cs="Arial"/>
                <w:lang w:val="en-US"/>
              </w:rPr>
              <w:t>Proposed 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5"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2AF9" w:rsidRDefault="00B22E8C"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B22E8C" w:rsidRDefault="00B22E8C" w:rsidP="00C22AF9">
            <w:pPr>
              <w:spacing w:after="0"/>
              <w:rPr>
                <w:rFonts w:ascii="Arial" w:hAnsi="Arial" w:cs="Arial"/>
                <w:lang w:val="en-US"/>
              </w:rPr>
            </w:pPr>
          </w:p>
          <w:p w:rsidR="00B22E8C" w:rsidRPr="00B22E8C" w:rsidRDefault="00B22E8C"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B22E8C" w:rsidRPr="00B22E8C" w:rsidRDefault="00B22E8C" w:rsidP="00B22E8C">
            <w:pPr>
              <w:spacing w:after="0"/>
              <w:rPr>
                <w:rFonts w:ascii="Arial" w:hAnsi="Arial" w:cs="Arial"/>
                <w:lang w:val="en-US"/>
              </w:rPr>
            </w:pPr>
          </w:p>
          <w:p w:rsidR="00B22E8C" w:rsidRDefault="00B22E8C"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B22E8C" w:rsidRDefault="00B22E8C" w:rsidP="00B22E8C">
            <w:pPr>
              <w:spacing w:after="0"/>
              <w:rPr>
                <w:rFonts w:ascii="Arial" w:hAnsi="Arial" w:cs="Arial"/>
                <w:lang w:val="en-US"/>
              </w:rPr>
            </w:pPr>
          </w:p>
          <w:p w:rsidR="00B22E8C" w:rsidRPr="00C22AF9" w:rsidRDefault="00B22E8C"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A63C78" w:rsidRPr="00EC5212"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A63C78" w:rsidRDefault="00A63C78"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A63C78" w:rsidRDefault="00A63C78"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6"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C5212" w:rsidRPr="00EC5212" w:rsidRDefault="00EC521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A63C78" w:rsidRPr="00C95C58" w:rsidRDefault="00EC521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EC5212" w:rsidRPr="00C95C58" w:rsidRDefault="00EC5212" w:rsidP="00EC5212">
            <w:pPr>
              <w:spacing w:after="0"/>
              <w:rPr>
                <w:rFonts w:ascii="Arial" w:hAnsi="Arial" w:cs="Arial"/>
                <w:lang w:val="en-US"/>
              </w:rPr>
            </w:pPr>
          </w:p>
          <w:p w:rsidR="00EC5212" w:rsidRDefault="00EC521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EC5212" w:rsidRDefault="00EC5212" w:rsidP="00EC5212">
            <w:pPr>
              <w:spacing w:after="0"/>
              <w:rPr>
                <w:rFonts w:ascii="Arial" w:hAnsi="Arial" w:cs="Arial"/>
                <w:lang w:val="en-US"/>
              </w:rPr>
            </w:pPr>
          </w:p>
          <w:p w:rsidR="00EC5212" w:rsidRPr="00EC5212" w:rsidRDefault="00EC5212" w:rsidP="00EC5212">
            <w:pPr>
              <w:spacing w:after="0"/>
              <w:rPr>
                <w:rFonts w:ascii="Arial" w:hAnsi="Arial" w:cs="Arial"/>
                <w:lang w:val="en-US"/>
              </w:rPr>
            </w:pPr>
            <w:r>
              <w:rPr>
                <w:rFonts w:ascii="Arial" w:hAnsi="Arial" w:cs="Arial"/>
                <w:lang w:val="en-US"/>
              </w:rPr>
              <w:t>Proposed Treatment: This LS can noted</w:t>
            </w:r>
          </w:p>
        </w:tc>
      </w:tr>
      <w:tr w:rsidR="00A63C78" w:rsidRPr="00A63C78"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EC5212" w:rsidRDefault="00A63C78" w:rsidP="00A63C78">
            <w:pPr>
              <w:spacing w:after="0"/>
              <w:rPr>
                <w:rFonts w:ascii="Arial" w:hAnsi="Arial" w:cs="Arial"/>
                <w:b/>
                <w:bCs/>
                <w:lang w:val="en-US"/>
              </w:rPr>
            </w:pPr>
            <w:r w:rsidRPr="00EC521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EC5212" w:rsidRDefault="00A63C78"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7"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F2839" w:rsidRDefault="001F2839" w:rsidP="001F2839">
            <w:pPr>
              <w:spacing w:after="0"/>
              <w:rPr>
                <w:rFonts w:ascii="Arial" w:hAnsi="Arial" w:cs="Arial"/>
                <w:lang w:val="en-US"/>
              </w:rPr>
            </w:pPr>
            <w:r>
              <w:rPr>
                <w:rFonts w:ascii="Arial" w:hAnsi="Arial" w:cs="Arial"/>
                <w:lang w:val="en-US"/>
              </w:rPr>
              <w:t xml:space="preserve">To: </w:t>
            </w:r>
            <w:r w:rsidR="00FE0F93">
              <w:rPr>
                <w:rFonts w:ascii="Arial" w:hAnsi="Arial" w:cs="Arial"/>
                <w:lang w:val="en-US"/>
              </w:rPr>
              <w:t>3GPP</w:t>
            </w:r>
          </w:p>
          <w:p w:rsidR="001F2839" w:rsidRDefault="001F2839" w:rsidP="001F2839">
            <w:pPr>
              <w:spacing w:after="0"/>
              <w:rPr>
                <w:rFonts w:ascii="Arial" w:hAnsi="Arial" w:cs="Arial"/>
                <w:lang w:val="en-US"/>
              </w:rPr>
            </w:pPr>
          </w:p>
          <w:p w:rsidR="001F2839" w:rsidRPr="001F2839" w:rsidRDefault="001F2839"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A63C78" w:rsidRDefault="001F2839"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3D4655" w:rsidRDefault="003D4655" w:rsidP="001F2839">
            <w:pPr>
              <w:spacing w:after="0"/>
              <w:rPr>
                <w:rFonts w:ascii="Arial" w:hAnsi="Arial" w:cs="Arial"/>
                <w:lang w:val="en-US"/>
              </w:rPr>
            </w:pPr>
          </w:p>
          <w:p w:rsidR="003D4655" w:rsidRPr="00A63C78" w:rsidRDefault="003D4655" w:rsidP="001F2839">
            <w:pPr>
              <w:spacing w:after="0"/>
              <w:rPr>
                <w:rFonts w:ascii="Arial" w:hAnsi="Arial" w:cs="Arial"/>
                <w:lang w:val="en-US"/>
              </w:rPr>
            </w:pPr>
            <w:r>
              <w:rPr>
                <w:rFonts w:ascii="Arial" w:hAnsi="Arial" w:cs="Arial"/>
                <w:lang w:val="en-US"/>
              </w:rPr>
              <w:t>Proposed Treatment: This LS can be noted</w:t>
            </w:r>
          </w:p>
        </w:tc>
      </w:tr>
      <w:tr w:rsidR="00A63C78" w:rsidRPr="00A63C78"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A63C78" w:rsidRDefault="00A63C78"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A63C78" w:rsidRDefault="00A63C78"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8"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A63C78" w:rsidRDefault="00FE0F93" w:rsidP="00A63C78">
            <w:pPr>
              <w:spacing w:after="0"/>
              <w:rPr>
                <w:rFonts w:ascii="Arial" w:hAnsi="Arial" w:cs="Arial"/>
                <w:lang w:val="en-US"/>
              </w:rPr>
            </w:pPr>
            <w:r>
              <w:rPr>
                <w:rFonts w:ascii="Arial" w:hAnsi="Arial" w:cs="Arial"/>
                <w:lang w:val="en-US"/>
              </w:rPr>
              <w:t>To: 3GPP</w:t>
            </w:r>
          </w:p>
          <w:p w:rsidR="00FE0F93" w:rsidRDefault="00FE0F93" w:rsidP="00A63C78">
            <w:pPr>
              <w:spacing w:after="0"/>
              <w:rPr>
                <w:rFonts w:ascii="Arial" w:hAnsi="Arial" w:cs="Arial"/>
                <w:lang w:val="en-US"/>
              </w:rPr>
            </w:pPr>
          </w:p>
          <w:p w:rsidR="00FE0F93" w:rsidRDefault="00FE0F93"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FE0F93" w:rsidRPr="00FE0F93" w:rsidRDefault="00FE0F93" w:rsidP="00FE0F93">
            <w:pPr>
              <w:spacing w:after="0"/>
              <w:rPr>
                <w:rFonts w:ascii="Arial" w:hAnsi="Arial" w:cs="Arial"/>
                <w:lang w:val="en-US"/>
              </w:rPr>
            </w:pPr>
          </w:p>
          <w:p w:rsidR="00FE0F93" w:rsidRPr="00FE0F93" w:rsidRDefault="00FE0F93"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FE0F93" w:rsidRPr="00FE0F93" w:rsidRDefault="00FE0F93" w:rsidP="00FE0F93">
            <w:pPr>
              <w:spacing w:after="0"/>
              <w:rPr>
                <w:rFonts w:ascii="Arial" w:hAnsi="Arial" w:cs="Arial"/>
                <w:lang w:val="en-US"/>
              </w:rPr>
            </w:pPr>
            <w:r w:rsidRPr="00FE0F93">
              <w:rPr>
                <w:rFonts w:ascii="Arial" w:hAnsi="Arial" w:cs="Arial"/>
                <w:lang w:val="en-US"/>
              </w:rPr>
              <w:t>The cut-off days for submissions are:</w:t>
            </w:r>
          </w:p>
          <w:p w:rsidR="00FE0F93" w:rsidRPr="00FE0F93" w:rsidRDefault="00FE0F93" w:rsidP="00FE0F93">
            <w:pPr>
              <w:spacing w:after="0"/>
              <w:rPr>
                <w:rFonts w:ascii="Arial" w:hAnsi="Arial" w:cs="Arial"/>
                <w:lang w:val="en-US"/>
              </w:rPr>
            </w:pPr>
            <w:r w:rsidRPr="00FE0F93">
              <w:rPr>
                <w:rFonts w:ascii="Arial" w:hAnsi="Arial" w:cs="Arial"/>
                <w:lang w:val="en-US"/>
              </w:rPr>
              <w:tab/>
              <w:t>For 34th meeting: 12 February 2020</w:t>
            </w:r>
          </w:p>
          <w:p w:rsidR="00FE0F93" w:rsidRDefault="00FE0F93" w:rsidP="00FE0F93">
            <w:pPr>
              <w:spacing w:after="0"/>
              <w:rPr>
                <w:rFonts w:ascii="Arial" w:hAnsi="Arial" w:cs="Arial"/>
                <w:lang w:val="en-US"/>
              </w:rPr>
            </w:pPr>
            <w:r w:rsidRPr="00FE0F93">
              <w:rPr>
                <w:rFonts w:ascii="Arial" w:hAnsi="Arial" w:cs="Arial"/>
                <w:lang w:val="en-US"/>
              </w:rPr>
              <w:tab/>
              <w:t>For 35th meeting: 17 June 2020.</w:t>
            </w:r>
          </w:p>
          <w:p w:rsidR="00FE0F93" w:rsidRDefault="00FE0F93" w:rsidP="00FE0F93">
            <w:pPr>
              <w:spacing w:after="0"/>
              <w:rPr>
                <w:rFonts w:ascii="Arial" w:hAnsi="Arial" w:cs="Arial"/>
                <w:lang w:val="en-US"/>
              </w:rPr>
            </w:pPr>
          </w:p>
          <w:p w:rsidR="00FE0F93" w:rsidRPr="00A63C78" w:rsidRDefault="00FE0F93" w:rsidP="00FE0F93">
            <w:pPr>
              <w:spacing w:after="0"/>
              <w:rPr>
                <w:rFonts w:ascii="Arial" w:hAnsi="Arial" w:cs="Arial"/>
                <w:lang w:val="en-US"/>
              </w:rPr>
            </w:pPr>
            <w:r>
              <w:rPr>
                <w:rFonts w:ascii="Arial" w:hAnsi="Arial" w:cs="Arial"/>
                <w:lang w:val="en-US"/>
              </w:rPr>
              <w:t>Proposed Treatment: This LS can be noted</w:t>
            </w:r>
          </w:p>
        </w:tc>
      </w:tr>
      <w:tr w:rsidR="00A63C78" w:rsidRPr="00A63C78"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A63C78" w:rsidRDefault="00A63C78"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A63C78" w:rsidRDefault="00A63C78"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9"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E0F93" w:rsidRPr="00C95C58" w:rsidRDefault="00FE0F93"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FE0F93" w:rsidRPr="00C95C58" w:rsidRDefault="00FE0F93"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FE0F93" w:rsidRPr="00C95C58" w:rsidRDefault="00FE0F93" w:rsidP="00A63C78">
            <w:pPr>
              <w:spacing w:after="0"/>
              <w:rPr>
                <w:rFonts w:ascii="Arial" w:hAnsi="Arial" w:cs="Arial"/>
                <w:lang w:val="fr-FR"/>
              </w:rPr>
            </w:pPr>
          </w:p>
          <w:p w:rsidR="00A63C78" w:rsidRDefault="00FE0F93"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FE0F93" w:rsidRDefault="00FE0F93" w:rsidP="00A63C78">
            <w:pPr>
              <w:spacing w:after="0"/>
              <w:rPr>
                <w:rFonts w:ascii="Arial" w:hAnsi="Arial" w:cs="Arial"/>
                <w:lang w:val="en-US"/>
              </w:rPr>
            </w:pPr>
          </w:p>
          <w:p w:rsidR="00FE0F93" w:rsidRPr="00A63C78" w:rsidRDefault="00FE0F93"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EF095E" w:rsidRPr="009360C6"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0"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1"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Pr="00120026" w:rsidRDefault="00120026" w:rsidP="009360C6">
            <w:pPr>
              <w:spacing w:after="0"/>
              <w:rPr>
                <w:rFonts w:ascii="Arial" w:eastAsia="MS Mincho" w:hAnsi="Arial" w:cs="Arial"/>
                <w:lang w:eastAsia="ja-JP"/>
              </w:rPr>
            </w:pPr>
          </w:p>
        </w:tc>
      </w:tr>
      <w:tr w:rsidR="00EF095E" w:rsidRPr="00EF095E"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2"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3"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P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tc>
      </w:tr>
      <w:tr w:rsidR="00EF095E" w:rsidRPr="00EF095E"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4"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EF095E" w:rsidRPr="00EF095E"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5"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Pr="00EF095E" w:rsidRDefault="00120026" w:rsidP="00120026">
            <w:pPr>
              <w:spacing w:after="0"/>
              <w:rPr>
                <w:rFonts w:ascii="Arial" w:hAnsi="Arial" w:cs="Arial"/>
                <w:lang w:val="en-US"/>
              </w:rPr>
            </w:pPr>
            <w:r>
              <w:rPr>
                <w:rFonts w:ascii="Arial" w:eastAsia="MS Mincho" w:hAnsi="Arial" w:cs="Arial"/>
                <w:lang w:eastAsia="ja-JP"/>
              </w:rPr>
              <w:t>We can send an official LS to SA and RAN to indicate that CT is OK</w:t>
            </w: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0D2243">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631FE5" w:rsidP="00790728">
            <w:pPr>
              <w:spacing w:after="0"/>
              <w:rPr>
                <w:rFonts w:ascii="Arial" w:hAnsi="Arial" w:cs="Arial"/>
                <w:sz w:val="14"/>
                <w:szCs w:val="14"/>
                <w:lang w:val="en-US"/>
              </w:rPr>
            </w:pPr>
            <w:hyperlink r:id="rId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885"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819" w:type="dxa"/>
            <w:tcBorders>
              <w:top w:val="single" w:sz="4" w:space="0" w:color="auto"/>
              <w:bottom w:val="nil"/>
              <w:right w:val="single" w:sz="18" w:space="0" w:color="auto"/>
            </w:tcBorders>
          </w:tcPr>
          <w:p w:rsidR="000D2243" w:rsidRPr="00005166" w:rsidRDefault="00631FE5" w:rsidP="00790728">
            <w:pPr>
              <w:spacing w:after="0"/>
              <w:rPr>
                <w:rFonts w:ascii="Arial" w:hAnsi="Arial" w:cs="Arial"/>
                <w:lang w:val="en-US"/>
              </w:rPr>
            </w:pPr>
            <w:hyperlink r:id="rId37"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0909D7">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FF0000"/>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FFFF00"/>
          </w:tcPr>
          <w:p w:rsidR="000D2243" w:rsidRPr="000D2243" w:rsidRDefault="00631FE5" w:rsidP="00790728">
            <w:pPr>
              <w:spacing w:after="0"/>
              <w:rPr>
                <w:rFonts w:ascii="Arial" w:hAnsi="Arial" w:cs="Arial"/>
                <w:sz w:val="14"/>
                <w:szCs w:val="14"/>
                <w:lang w:val="en-US"/>
              </w:rPr>
            </w:pPr>
            <w:hyperlink r:id="rId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FFFF00"/>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FFFF00"/>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885" w:type="dxa"/>
            <w:tcBorders>
              <w:top w:val="single" w:sz="4" w:space="0" w:color="auto"/>
              <w:bottom w:val="nil"/>
            </w:tcBorders>
            <w:shd w:val="clear" w:color="auto" w:fill="FFFF00"/>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bottom w:val="nil"/>
              <w:right w:val="single" w:sz="18" w:space="0" w:color="auto"/>
            </w:tcBorders>
            <w:shd w:val="clear" w:color="auto" w:fill="FFFF00"/>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D2243"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A63C78">
            <w:pPr>
              <w:spacing w:after="0"/>
              <w:rPr>
                <w:rFonts w:ascii="Arial" w:hAnsi="Arial" w:cs="Arial"/>
                <w:color w:val="000000"/>
                <w:sz w:val="14"/>
                <w:szCs w:val="14"/>
                <w:lang w:val="en-US"/>
              </w:rPr>
            </w:pPr>
            <w:hyperlink r:id="rId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885"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A63C78">
            <w:pPr>
              <w:spacing w:after="0"/>
              <w:rPr>
                <w:rFonts w:ascii="Arial" w:hAnsi="Arial" w:cs="Arial"/>
                <w:color w:val="000000"/>
                <w:sz w:val="14"/>
                <w:szCs w:val="14"/>
                <w:lang w:val="en-US"/>
              </w:rPr>
            </w:pPr>
            <w:hyperlink r:id="rId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885"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0472D1" w:rsidTr="00AB4C32">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909D7" w:rsidRDefault="000D2243" w:rsidP="00005166">
            <w:pPr>
              <w:spacing w:after="0"/>
              <w:rPr>
                <w:rFonts w:ascii="Arial" w:hAnsi="Arial" w:cs="Arial"/>
                <w:lang w:val="en-US"/>
              </w:rPr>
            </w:pPr>
            <w:r w:rsidRPr="000909D7">
              <w:rPr>
                <w:rFonts w:ascii="Arial" w:hAnsi="Arial" w:cs="Arial"/>
                <w:lang w:val="en-US"/>
              </w:rPr>
              <w:t xml:space="preserve">  </w:t>
            </w:r>
          </w:p>
        </w:tc>
      </w:tr>
      <w:tr w:rsidR="000D2243"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909D7" w:rsidRDefault="000D2243" w:rsidP="00005166">
            <w:pPr>
              <w:spacing w:after="0"/>
              <w:rPr>
                <w:rFonts w:ascii="Arial" w:hAnsi="Arial" w:cs="Arial"/>
                <w:lang w:val="en-US"/>
              </w:rPr>
            </w:pPr>
            <w:r w:rsidRPr="000909D7">
              <w:rPr>
                <w:rFonts w:ascii="Arial" w:hAnsi="Arial" w:cs="Arial"/>
                <w:lang w:val="en-US"/>
              </w:rPr>
              <w:t xml:space="preserve">  </w:t>
            </w: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0D2243" w:rsidRPr="000D2243" w:rsidRDefault="00631FE5" w:rsidP="00005166">
            <w:pPr>
              <w:spacing w:after="0"/>
              <w:rPr>
                <w:rFonts w:ascii="Arial" w:hAnsi="Arial" w:cs="Arial"/>
                <w:color w:val="000000"/>
                <w:sz w:val="14"/>
                <w:szCs w:val="14"/>
                <w:lang w:val="en-US"/>
              </w:rPr>
            </w:pPr>
            <w:hyperlink r:id="rId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reserved </w:t>
            </w:r>
          </w:p>
        </w:tc>
        <w:tc>
          <w:tcPr>
            <w:tcW w:w="4819" w:type="dxa"/>
            <w:tcBorders>
              <w:top w:val="single" w:sz="4" w:space="0" w:color="auto"/>
              <w:left w:val="single" w:sz="4" w:space="0" w:color="auto"/>
              <w:bottom w:val="single" w:sz="4" w:space="0" w:color="auto"/>
              <w:right w:val="single" w:sz="18" w:space="0" w:color="auto"/>
            </w:tcBorders>
            <w:shd w:val="clear" w:color="auto" w:fill="00FFFF"/>
          </w:tcPr>
          <w:p w:rsidR="000D2243" w:rsidRPr="000909D7" w:rsidRDefault="000D2243" w:rsidP="00005166">
            <w:pPr>
              <w:spacing w:after="0"/>
              <w:rPr>
                <w:rFonts w:ascii="Arial" w:hAnsi="Arial" w:cs="Arial"/>
                <w:lang w:val="en-US"/>
              </w:rPr>
            </w:pPr>
            <w:r w:rsidRPr="000909D7">
              <w:rPr>
                <w:rFonts w:ascii="Arial" w:hAnsi="Arial" w:cs="Arial"/>
                <w:lang w:val="en-US"/>
              </w:rPr>
              <w:t xml:space="preserve">  </w:t>
            </w:r>
          </w:p>
        </w:tc>
      </w:tr>
      <w:tr w:rsidR="000D2243" w:rsidRPr="000472D1" w:rsidTr="001C7639">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0D2243" w:rsidRPr="00005166"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909D7" w:rsidRDefault="000D2243"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005166"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00FFFF"/>
          </w:tcPr>
          <w:p w:rsidR="000D2243" w:rsidRPr="000D2243" w:rsidRDefault="00631FE5" w:rsidP="00005166">
            <w:pPr>
              <w:spacing w:after="0"/>
              <w:rPr>
                <w:rFonts w:ascii="Arial" w:hAnsi="Arial" w:cs="Arial"/>
                <w:color w:val="000000"/>
                <w:sz w:val="14"/>
                <w:szCs w:val="14"/>
                <w:lang w:val="en-US"/>
              </w:rPr>
            </w:pPr>
            <w:hyperlink r:id="rId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885" w:type="dxa"/>
            <w:tcBorders>
              <w:top w:val="nil"/>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reserved </w:t>
            </w:r>
          </w:p>
        </w:tc>
        <w:tc>
          <w:tcPr>
            <w:tcW w:w="4819" w:type="dxa"/>
            <w:tcBorders>
              <w:top w:val="nil"/>
              <w:left w:val="single" w:sz="4" w:space="0" w:color="auto"/>
              <w:bottom w:val="single" w:sz="4" w:space="0" w:color="auto"/>
              <w:right w:val="single" w:sz="18" w:space="0" w:color="auto"/>
            </w:tcBorders>
            <w:shd w:val="clear" w:color="auto" w:fill="00FFFF"/>
          </w:tcPr>
          <w:p w:rsidR="000D2243" w:rsidRPr="000909D7" w:rsidRDefault="000D2243"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900931">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885"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8449FC">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D2243" w:rsidRPr="000472D1" w:rsidTr="0090093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72BD4">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885"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8449FC">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72BD4">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885"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0D2243" w:rsidRPr="000472D1" w:rsidTr="008449FC">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8449FC">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711751">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85"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711751">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0D2243" w:rsidRPr="000472D1" w:rsidTr="00711751">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8449FC">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0B1C6A">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0B1C6A">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885"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0D2243"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8449FC">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4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005166">
            <w:pPr>
              <w:spacing w:after="0"/>
              <w:rPr>
                <w:rFonts w:ascii="Arial" w:eastAsia="MS Mincho" w:hAnsi="Arial" w:cs="Arial"/>
                <w:sz w:val="14"/>
                <w:szCs w:val="14"/>
              </w:rPr>
            </w:pPr>
            <w:hyperlink r:id="rId4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4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CF5FA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0909D7">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631FE5" w:rsidP="00005166">
            <w:pPr>
              <w:spacing w:after="0"/>
              <w:rPr>
                <w:rFonts w:ascii="Arial" w:eastAsia="MS Mincho" w:hAnsi="Arial" w:cs="Arial"/>
                <w:sz w:val="14"/>
                <w:szCs w:val="14"/>
              </w:rPr>
            </w:pPr>
            <w:hyperlink r:id="rId5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885"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819"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85"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5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7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7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631FE5" w:rsidP="00104C09">
            <w:pPr>
              <w:spacing w:after="0"/>
              <w:rPr>
                <w:rFonts w:ascii="Arial" w:hAnsi="Arial" w:cs="Arial"/>
                <w:lang w:val="en-US"/>
              </w:rPr>
            </w:pPr>
            <w:hyperlink r:id="rId78"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B711B" w:rsidRPr="000D2243" w:rsidRDefault="00631FE5" w:rsidP="007D7ED2">
            <w:pPr>
              <w:spacing w:after="0"/>
              <w:rPr>
                <w:rFonts w:ascii="Arial" w:eastAsia="MS Mincho" w:hAnsi="Arial" w:cs="Arial"/>
                <w:sz w:val="14"/>
                <w:szCs w:val="14"/>
              </w:rPr>
            </w:pPr>
            <w:hyperlink r:id="rId79"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5B711B" w:rsidRPr="00104C09" w:rsidRDefault="005B711B" w:rsidP="007D7ED2">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9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041F0" w:rsidRPr="00104C09" w:rsidTr="008905F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041F0" w:rsidRPr="00104C09" w:rsidRDefault="00B041F0" w:rsidP="008905FE">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041F0" w:rsidRPr="00104C09" w:rsidRDefault="00B041F0" w:rsidP="008905FE">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041F0" w:rsidRPr="000D2243" w:rsidRDefault="00B041F0" w:rsidP="008905FE">
            <w:pPr>
              <w:spacing w:after="0"/>
              <w:rPr>
                <w:rFonts w:ascii="Arial" w:eastAsia="MS Mincho" w:hAnsi="Arial" w:cs="Arial"/>
                <w:sz w:val="14"/>
                <w:szCs w:val="14"/>
              </w:rPr>
            </w:pPr>
            <w:hyperlink r:id="rId97" w:tgtFrame="_blank" w:history="1">
              <w:r w:rsidR="005D1B82">
                <w:rPr>
                  <w:rStyle w:val="Lienhypertexte"/>
                  <w:rFonts w:ascii="Arial" w:eastAsia="MS Mincho" w:hAnsi="Arial" w:cs="Arial"/>
                  <w:sz w:val="14"/>
                  <w:szCs w:val="14"/>
                </w:rPr>
                <w:t>CP</w:t>
              </w:r>
              <w:r w:rsidR="005D1B82">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041F0" w:rsidRPr="00104C09" w:rsidRDefault="00B041F0"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041F0" w:rsidRPr="00104C09" w:rsidRDefault="00B041F0"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B041F0" w:rsidRPr="00104C09" w:rsidRDefault="00B041F0" w:rsidP="008905FE">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B041F0" w:rsidRPr="00104C09" w:rsidRDefault="00B041F0" w:rsidP="008905FE">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0B1C6A">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0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0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0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72445A">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31FE5" w:rsidP="00104C09">
            <w:pPr>
              <w:spacing w:after="0"/>
              <w:rPr>
                <w:rFonts w:ascii="Arial" w:hAnsi="Arial" w:cs="Arial"/>
                <w:color w:val="000000"/>
                <w:sz w:val="14"/>
                <w:szCs w:val="14"/>
                <w:lang w:val="en-US"/>
              </w:rPr>
            </w:pPr>
            <w:hyperlink r:id="rId10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885"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72445A" w:rsidRPr="00EF095E" w:rsidRDefault="0072445A" w:rsidP="0072445A">
            <w:pPr>
              <w:spacing w:after="0"/>
              <w:rPr>
                <w:rFonts w:ascii="Arial" w:hAnsi="Arial" w:cs="Arial"/>
                <w:color w:val="000000"/>
                <w:sz w:val="14"/>
                <w:szCs w:val="14"/>
                <w:lang w:val="en-US"/>
              </w:rPr>
            </w:pPr>
            <w:hyperlink r:id="rId104" w:history="1">
              <w:r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FFFF00"/>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885" w:type="dxa"/>
            <w:tcBorders>
              <w:top w:val="single" w:sz="4" w:space="0" w:color="auto"/>
              <w:left w:val="single" w:sz="4" w:space="0" w:color="auto"/>
              <w:bottom w:val="nil"/>
              <w:right w:val="single" w:sz="4" w:space="0" w:color="auto"/>
            </w:tcBorders>
            <w:shd w:val="clear" w:color="auto" w:fill="FFFF00"/>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72445A" w:rsidRPr="00EF095E" w:rsidRDefault="0072445A" w:rsidP="0072445A">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B907A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B907A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907A2" w:rsidRPr="000D2243" w:rsidRDefault="00B907A2" w:rsidP="0072445A">
            <w:pPr>
              <w:spacing w:after="0"/>
              <w:rPr>
                <w:rFonts w:ascii="Arial" w:eastAsia="MS Mincho" w:hAnsi="Arial" w:cs="Arial"/>
                <w:sz w:val="14"/>
                <w:szCs w:val="14"/>
              </w:rPr>
            </w:pPr>
            <w:hyperlink r:id="rId110"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B907A2" w:rsidRPr="00104C09" w:rsidRDefault="00B907A2" w:rsidP="0072445A">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72445A" w:rsidP="00104C09">
            <w:pPr>
              <w:spacing w:after="0"/>
              <w:rPr>
                <w:rFonts w:ascii="Arial" w:eastAsia="MS Mincho" w:hAnsi="Arial" w:cs="Arial"/>
                <w:sz w:val="14"/>
                <w:szCs w:val="14"/>
              </w:rPr>
            </w:pPr>
            <w:hyperlink r:id="rId12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1263D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263D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1263D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63DE" w:rsidRPr="000D2243" w:rsidRDefault="001263DE" w:rsidP="0072445A">
            <w:pPr>
              <w:spacing w:after="0"/>
              <w:rPr>
                <w:rFonts w:ascii="Arial" w:eastAsia="MS Mincho" w:hAnsi="Arial" w:cs="Arial"/>
                <w:sz w:val="14"/>
                <w:szCs w:val="14"/>
              </w:rPr>
            </w:pPr>
            <w:hyperlink r:id="rId12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1263DE" w:rsidRPr="00104C09" w:rsidRDefault="001263DE" w:rsidP="0072445A">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3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3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7E1F9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1263DE">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3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3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3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3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13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000000" w:fill="FFFF99"/>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13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000000" w:fill="FFFF99"/>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973659">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973659">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705D6" w:rsidRPr="000D2243" w:rsidRDefault="006705D6" w:rsidP="0072445A">
            <w:pPr>
              <w:spacing w:after="0"/>
              <w:rPr>
                <w:rFonts w:ascii="Arial" w:hAnsi="Arial" w:cs="Arial"/>
                <w:color w:val="000000"/>
                <w:sz w:val="14"/>
                <w:szCs w:val="14"/>
                <w:lang w:val="en-US"/>
              </w:rPr>
            </w:pPr>
            <w:hyperlink r:id="rId14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885"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6705D6" w:rsidRPr="002E1E9B" w:rsidTr="00973659">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6705D6" w:rsidRPr="002E1E9B" w:rsidRDefault="006705D6"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6705D6" w:rsidRPr="000D2243" w:rsidRDefault="006705D6" w:rsidP="0072445A">
            <w:pPr>
              <w:spacing w:after="0"/>
              <w:rPr>
                <w:rFonts w:ascii="Arial" w:hAnsi="Arial" w:cs="Arial"/>
                <w:color w:val="000000"/>
                <w:sz w:val="14"/>
                <w:szCs w:val="14"/>
                <w:lang w:val="en-US"/>
              </w:rPr>
            </w:pPr>
            <w:hyperlink r:id="rId14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885"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6705D6" w:rsidRPr="002E1E9B" w:rsidRDefault="006705D6"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w:t>
            </w:r>
            <w:r w:rsidR="00E66145">
              <w:rPr>
                <w:rFonts w:ascii="Arial" w:hAnsi="Arial" w:cs="Arial"/>
                <w:lang w:val="en-US"/>
              </w:rPr>
              <w:t xml:space="preserve">CR pack 0207 </w:t>
            </w:r>
            <w:r w:rsidR="00E66145" w:rsidRPr="00E66145">
              <w:rPr>
                <w:rFonts w:ascii="Arial" w:hAnsi="Arial" w:cs="Arial"/>
                <w:lang w:val="en-US"/>
              </w:rPr>
              <w:t>can be marked "Partially approved"</w:t>
            </w:r>
          </w:p>
        </w:tc>
      </w:tr>
      <w:tr w:rsidR="00973659"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973659" w:rsidRPr="002E1E9B" w:rsidRDefault="00973659"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973659" w:rsidRPr="002E1E9B" w:rsidRDefault="00973659"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73659" w:rsidRPr="000D2243" w:rsidRDefault="00973659" w:rsidP="0072445A">
            <w:pPr>
              <w:spacing w:after="0"/>
              <w:rPr>
                <w:rFonts w:ascii="Arial" w:hAnsi="Arial" w:cs="Arial"/>
                <w:color w:val="000000"/>
                <w:sz w:val="14"/>
                <w:szCs w:val="14"/>
                <w:lang w:val="en-US"/>
              </w:rPr>
            </w:pPr>
            <w:hyperlink r:id="rId14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FFFF00"/>
          </w:tcPr>
          <w:p w:rsidR="00973659" w:rsidRPr="002E1E9B" w:rsidRDefault="00973659"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973659" w:rsidRPr="002E1E9B" w:rsidRDefault="00973659"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973659" w:rsidRPr="002E1E9B" w:rsidRDefault="00973659" w:rsidP="0072445A">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973659" w:rsidRPr="002E1E9B" w:rsidRDefault="00973659"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238</w:t>
            </w:r>
            <w:r w:rsidR="0035106A">
              <w:rPr>
                <w:rFonts w:ascii="Arial" w:hAnsi="Arial" w:cs="Arial"/>
                <w:lang w:val="en-US"/>
              </w:rPr>
              <w:t xml:space="preserve">. </w:t>
            </w:r>
            <w:r w:rsidR="00AF7868">
              <w:rPr>
                <w:rFonts w:ascii="Arial" w:hAnsi="Arial" w:cs="Arial"/>
                <w:lang w:val="en-US"/>
              </w:rPr>
              <w:t xml:space="preserve">CR pack 0207 </w:t>
            </w:r>
            <w:r w:rsidR="00AF7868" w:rsidRPr="00E66145">
              <w:rPr>
                <w:rFonts w:ascii="Arial" w:hAnsi="Arial" w:cs="Arial"/>
                <w:lang w:val="en-US"/>
              </w:rPr>
              <w:t>can be marked "Partially approved"</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lastRenderedPageBreak/>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B83198"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B83198" w:rsidP="00631FE5">
            <w:pPr>
              <w:spacing w:after="0"/>
              <w:rPr>
                <w:rFonts w:ascii="Arial" w:hAnsi="Arial" w:cs="Arial"/>
                <w:color w:val="000000"/>
                <w:sz w:val="14"/>
                <w:szCs w:val="14"/>
                <w:lang w:val="en-US"/>
              </w:rPr>
            </w:pPr>
            <w:hyperlink r:id="rId14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885"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35106A" w:rsidRPr="002E1E9B" w:rsidTr="00E60FA1">
        <w:trPr>
          <w:cantSplit/>
        </w:trPr>
        <w:tc>
          <w:tcPr>
            <w:tcW w:w="993" w:type="dxa"/>
            <w:tcBorders>
              <w:top w:val="single" w:sz="4" w:space="0" w:color="auto"/>
              <w:left w:val="single" w:sz="18" w:space="0" w:color="auto"/>
              <w:bottom w:val="nil"/>
              <w:right w:val="single" w:sz="4" w:space="0" w:color="auto"/>
            </w:tcBorders>
            <w:shd w:val="clear" w:color="auto" w:fill="auto"/>
          </w:tcPr>
          <w:p w:rsidR="0035106A" w:rsidRPr="002E1E9B" w:rsidRDefault="0035106A" w:rsidP="00E60FA1">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35106A" w:rsidRPr="002E1E9B" w:rsidRDefault="0035106A" w:rsidP="00E60FA1">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35106A" w:rsidRPr="000D2243" w:rsidRDefault="0035106A" w:rsidP="00E60FA1">
            <w:pPr>
              <w:spacing w:after="0"/>
              <w:rPr>
                <w:rFonts w:ascii="Arial" w:hAnsi="Arial" w:cs="Arial"/>
                <w:color w:val="000000"/>
                <w:sz w:val="14"/>
                <w:szCs w:val="14"/>
                <w:lang w:val="en-US"/>
              </w:rPr>
            </w:pPr>
            <w:hyperlink r:id="rId14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E60FA1">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35106A" w:rsidRPr="002E1E9B" w:rsidRDefault="0035106A" w:rsidP="00E60FA1">
            <w:pPr>
              <w:spacing w:after="0"/>
              <w:rPr>
                <w:rFonts w:ascii="Arial" w:hAnsi="Arial" w:cs="Arial"/>
                <w:color w:val="000000"/>
                <w:lang w:val="en-US"/>
              </w:rPr>
            </w:pPr>
            <w:r w:rsidRPr="002E1E9B">
              <w:rPr>
                <w:rFonts w:ascii="Arial" w:hAnsi="Arial" w:cs="Arial"/>
                <w:color w:val="000000"/>
                <w:lang w:val="en-US"/>
              </w:rPr>
              <w:t xml:space="preserve">Samsung </w:t>
            </w:r>
          </w:p>
        </w:tc>
        <w:tc>
          <w:tcPr>
            <w:tcW w:w="885"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E60FA1">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35106A" w:rsidRPr="002E1E9B" w:rsidRDefault="0035106A" w:rsidP="00E60FA1">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765831" w:rsidRPr="00765831"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0D2243" w:rsidRPr="002E1E9B" w:rsidRDefault="000D2243" w:rsidP="00765831">
            <w:pPr>
              <w:spacing w:after="0"/>
              <w:rPr>
                <w:rFonts w:ascii="Arial" w:hAnsi="Arial" w:cs="Arial"/>
                <w:lang w:val="en-US"/>
              </w:rPr>
            </w:pP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F15412" w:rsidP="002E1E9B">
            <w:pPr>
              <w:spacing w:after="0"/>
              <w:rPr>
                <w:rFonts w:ascii="Arial" w:hAnsi="Arial" w:cs="Arial"/>
                <w:lang w:val="en-US"/>
              </w:rPr>
            </w:pPr>
            <w:r w:rsidRPr="00F15412">
              <w:rPr>
                <w:rFonts w:ascii="Arial" w:hAnsi="Arial" w:cs="Arial"/>
                <w:lang w:val="en-US"/>
              </w:rPr>
              <w:t>CR send directly to CT Plenary</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8306AC">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8306AC">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306AC" w:rsidRPr="000D2243" w:rsidRDefault="00631FE5" w:rsidP="00631FE5">
            <w:pPr>
              <w:spacing w:after="0"/>
              <w:rPr>
                <w:rFonts w:ascii="Arial" w:hAnsi="Arial" w:cs="Arial"/>
                <w:color w:val="000000"/>
                <w:sz w:val="14"/>
                <w:szCs w:val="14"/>
                <w:lang w:val="en-US"/>
              </w:rPr>
            </w:pPr>
            <w:hyperlink r:id="rId155"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FFFF00"/>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FFFF00"/>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885" w:type="dxa"/>
            <w:tcBorders>
              <w:top w:val="single" w:sz="4" w:space="0" w:color="auto"/>
              <w:left w:val="single" w:sz="4" w:space="0" w:color="auto"/>
              <w:bottom w:val="nil"/>
              <w:right w:val="single" w:sz="4" w:space="0" w:color="auto"/>
            </w:tcBorders>
            <w:shd w:val="clear" w:color="auto" w:fill="FFFF00"/>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BC1841">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BC1841">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915B0E" w:rsidRPr="002E1E9B" w:rsidRDefault="00915B0E" w:rsidP="00BC1841">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15B0E" w:rsidRPr="000D2243" w:rsidRDefault="00915B0E" w:rsidP="00BC1841">
            <w:pPr>
              <w:spacing w:after="0"/>
              <w:rPr>
                <w:rFonts w:ascii="Arial" w:hAnsi="Arial" w:cs="Arial"/>
                <w:color w:val="000000"/>
                <w:sz w:val="14"/>
                <w:szCs w:val="14"/>
                <w:lang w:val="en-US"/>
              </w:rPr>
            </w:pPr>
            <w:hyperlink r:id="rId15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FFFF00"/>
          </w:tcPr>
          <w:p w:rsidR="00915B0E" w:rsidRPr="002E1E9B" w:rsidRDefault="00915B0E" w:rsidP="00BC1841">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FFFF00"/>
          </w:tcPr>
          <w:p w:rsidR="00915B0E" w:rsidRPr="002E1E9B" w:rsidRDefault="00915B0E" w:rsidP="00BC1841">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915B0E" w:rsidRPr="002E1E9B" w:rsidRDefault="00915B0E" w:rsidP="00BC1841">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915B0E" w:rsidRPr="002E1E9B" w:rsidRDefault="00915B0E" w:rsidP="00BC1841">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DD0F51" w:rsidRPr="002E1E9B" w:rsidTr="004A61C1">
        <w:trPr>
          <w:cantSplit/>
        </w:trPr>
        <w:tc>
          <w:tcPr>
            <w:tcW w:w="993" w:type="dxa"/>
            <w:tcBorders>
              <w:top w:val="single" w:sz="4" w:space="0" w:color="auto"/>
              <w:left w:val="single" w:sz="18" w:space="0" w:color="auto"/>
              <w:bottom w:val="nil"/>
              <w:right w:val="single" w:sz="4" w:space="0" w:color="auto"/>
            </w:tcBorders>
            <w:shd w:val="clear" w:color="auto" w:fill="auto"/>
          </w:tcPr>
          <w:p w:rsidR="00DD0F51" w:rsidRPr="002E1E9B" w:rsidRDefault="00DD0F51" w:rsidP="004A61C1">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DD0F51" w:rsidRPr="002E1E9B" w:rsidRDefault="00DD0F51" w:rsidP="004A61C1">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D0F51" w:rsidRPr="000D2243" w:rsidRDefault="00DD0F51" w:rsidP="004A61C1">
            <w:pPr>
              <w:spacing w:after="0"/>
              <w:rPr>
                <w:rFonts w:ascii="Arial" w:hAnsi="Arial" w:cs="Arial"/>
                <w:color w:val="000000"/>
                <w:sz w:val="14"/>
                <w:szCs w:val="14"/>
                <w:lang w:val="en-US"/>
              </w:rPr>
            </w:pPr>
            <w:hyperlink r:id="rId15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FFFF00"/>
          </w:tcPr>
          <w:p w:rsidR="00DD0F51" w:rsidRPr="002E1E9B" w:rsidRDefault="00DD0F51" w:rsidP="004A61C1">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FFFF00"/>
          </w:tcPr>
          <w:p w:rsidR="00DD0F51" w:rsidRPr="002E1E9B" w:rsidRDefault="00DD0F51" w:rsidP="004A61C1">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DD0F51" w:rsidRPr="002E1E9B" w:rsidRDefault="00DD0F51" w:rsidP="004A61C1">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DD0F51" w:rsidRPr="002E1E9B" w:rsidRDefault="00DD0F51" w:rsidP="004A61C1">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35106A"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1C763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2E1E9B">
            <w:pPr>
              <w:spacing w:after="0"/>
              <w:rPr>
                <w:rFonts w:ascii="Arial" w:hAnsi="Arial" w:cs="Arial"/>
                <w:color w:val="000000"/>
                <w:sz w:val="14"/>
                <w:szCs w:val="14"/>
                <w:lang w:val="en-US"/>
              </w:rPr>
            </w:pPr>
            <w:hyperlink r:id="rId16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E70AD"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4E70AD" w:rsidRPr="002E1E9B" w:rsidRDefault="004E70A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E70AD" w:rsidRPr="002E1E9B" w:rsidRDefault="004E70A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E70AD" w:rsidRPr="000D2243" w:rsidRDefault="004E70AD" w:rsidP="00631FE5">
            <w:pPr>
              <w:spacing w:after="0"/>
              <w:rPr>
                <w:rFonts w:ascii="Arial" w:hAnsi="Arial" w:cs="Arial"/>
                <w:color w:val="000000"/>
                <w:sz w:val="14"/>
                <w:szCs w:val="14"/>
                <w:lang w:val="en-US"/>
              </w:rPr>
            </w:pPr>
            <w:hyperlink r:id="rId16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4E70AD" w:rsidRPr="002E1E9B" w:rsidRDefault="004E70A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B83198"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B83198" w:rsidRPr="000D2243" w:rsidRDefault="00B83198" w:rsidP="00631FE5">
            <w:pPr>
              <w:spacing w:after="0"/>
              <w:rPr>
                <w:rFonts w:ascii="Arial" w:hAnsi="Arial" w:cs="Arial"/>
                <w:color w:val="000000"/>
                <w:sz w:val="14"/>
                <w:szCs w:val="14"/>
                <w:lang w:val="en-US"/>
              </w:rPr>
            </w:pPr>
            <w:hyperlink r:id="rId16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200181 </w:t>
              </w:r>
            </w:hyperlink>
          </w:p>
        </w:tc>
        <w:tc>
          <w:tcPr>
            <w:tcW w:w="3969" w:type="dxa"/>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A930A7" w:rsidRPr="002E1E9B" w:rsidTr="003868B5">
        <w:trPr>
          <w:cantSplit/>
        </w:trPr>
        <w:tc>
          <w:tcPr>
            <w:tcW w:w="993" w:type="dxa"/>
            <w:tcBorders>
              <w:top w:val="single" w:sz="4" w:space="0" w:color="auto"/>
              <w:left w:val="single" w:sz="18" w:space="0" w:color="auto"/>
              <w:bottom w:val="nil"/>
              <w:right w:val="single" w:sz="4" w:space="0" w:color="auto"/>
            </w:tcBorders>
            <w:shd w:val="clear" w:color="auto" w:fill="auto"/>
          </w:tcPr>
          <w:p w:rsidR="00A930A7" w:rsidRPr="002E1E9B" w:rsidRDefault="00A930A7" w:rsidP="003868B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930A7" w:rsidRPr="002E1E9B" w:rsidRDefault="00A930A7" w:rsidP="003868B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930A7" w:rsidRPr="000D2243" w:rsidRDefault="00A930A7" w:rsidP="003868B5">
            <w:pPr>
              <w:spacing w:after="0"/>
              <w:rPr>
                <w:rFonts w:ascii="Arial" w:hAnsi="Arial" w:cs="Arial"/>
                <w:color w:val="000000"/>
                <w:sz w:val="14"/>
                <w:szCs w:val="14"/>
                <w:lang w:val="en-US"/>
              </w:rPr>
            </w:pPr>
            <w:hyperlink r:id="rId16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3868B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FFFF00"/>
          </w:tcPr>
          <w:p w:rsidR="00A930A7" w:rsidRPr="002E1E9B" w:rsidRDefault="00A930A7" w:rsidP="003868B5">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3868B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930A7" w:rsidRPr="002E1E9B" w:rsidRDefault="00A930A7" w:rsidP="003868B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B4386E" w:rsidRPr="002E1E9B" w:rsidTr="000A7290">
        <w:trPr>
          <w:cantSplit/>
        </w:trPr>
        <w:tc>
          <w:tcPr>
            <w:tcW w:w="993" w:type="dxa"/>
            <w:tcBorders>
              <w:top w:val="single" w:sz="4" w:space="0" w:color="auto"/>
              <w:left w:val="single" w:sz="18" w:space="0" w:color="auto"/>
              <w:bottom w:val="nil"/>
              <w:right w:val="single" w:sz="4" w:space="0" w:color="auto"/>
            </w:tcBorders>
            <w:shd w:val="clear" w:color="auto" w:fill="auto"/>
          </w:tcPr>
          <w:p w:rsidR="00B4386E" w:rsidRPr="002E1E9B" w:rsidRDefault="00B4386E" w:rsidP="000A7290">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4386E" w:rsidRPr="002E1E9B" w:rsidRDefault="00B4386E" w:rsidP="000A7290">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B4386E" w:rsidRPr="000D2243" w:rsidRDefault="00B4386E" w:rsidP="000A7290">
            <w:pPr>
              <w:spacing w:after="0"/>
              <w:rPr>
                <w:rFonts w:ascii="Arial" w:hAnsi="Arial" w:cs="Arial"/>
                <w:color w:val="000000"/>
                <w:sz w:val="14"/>
                <w:szCs w:val="14"/>
                <w:lang w:val="en-US"/>
              </w:rPr>
            </w:pPr>
            <w:hyperlink r:id="rId16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FFFF00"/>
          </w:tcPr>
          <w:p w:rsidR="00B4386E" w:rsidRPr="002E1E9B" w:rsidRDefault="00B4386E" w:rsidP="000A7290">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B4386E" w:rsidRPr="002E1E9B" w:rsidRDefault="00B4386E" w:rsidP="000A7290">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B4386E" w:rsidRPr="002E1E9B" w:rsidRDefault="00B4386E" w:rsidP="000A7290">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B4386E" w:rsidRPr="002E1E9B" w:rsidRDefault="00B4386E" w:rsidP="000A7290">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6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2E1E9B">
            <w:pPr>
              <w:spacing w:after="0"/>
              <w:rPr>
                <w:rFonts w:ascii="Arial" w:hAnsi="Arial" w:cs="Arial"/>
                <w:color w:val="000000"/>
                <w:sz w:val="14"/>
                <w:szCs w:val="14"/>
                <w:lang w:val="en-US"/>
              </w:rPr>
            </w:pPr>
            <w:hyperlink r:id="rId16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E70AD"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4E70AD" w:rsidRPr="002E1E9B" w:rsidRDefault="004E70A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E70AD" w:rsidRPr="002E1E9B" w:rsidRDefault="004E70A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E70AD" w:rsidRPr="000D2243" w:rsidRDefault="004E70AD" w:rsidP="00631FE5">
            <w:pPr>
              <w:spacing w:after="0"/>
              <w:rPr>
                <w:rFonts w:ascii="Arial" w:hAnsi="Arial" w:cs="Arial"/>
                <w:color w:val="000000"/>
                <w:sz w:val="14"/>
                <w:szCs w:val="14"/>
                <w:lang w:val="en-US"/>
              </w:rPr>
            </w:pPr>
            <w:hyperlink r:id="rId16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4E70AD" w:rsidRPr="002E1E9B" w:rsidRDefault="004E70A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7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7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2E1E9B">
            <w:pPr>
              <w:spacing w:after="0"/>
              <w:rPr>
                <w:rFonts w:ascii="Arial" w:hAnsi="Arial" w:cs="Arial"/>
                <w:color w:val="000000"/>
                <w:sz w:val="14"/>
                <w:szCs w:val="14"/>
                <w:lang w:val="en-US"/>
              </w:rPr>
            </w:pPr>
            <w:hyperlink r:id="rId17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47786"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E47786" w:rsidRPr="002E1E9B" w:rsidRDefault="00E47786"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E47786" w:rsidRPr="002E1E9B" w:rsidRDefault="00E47786"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47786" w:rsidRPr="000D2243" w:rsidRDefault="00E47786" w:rsidP="00631FE5">
            <w:pPr>
              <w:spacing w:after="0"/>
              <w:rPr>
                <w:rFonts w:ascii="Arial" w:hAnsi="Arial" w:cs="Arial"/>
                <w:color w:val="000000"/>
                <w:sz w:val="14"/>
                <w:szCs w:val="14"/>
                <w:lang w:val="en-US"/>
              </w:rPr>
            </w:pPr>
            <w:hyperlink r:id="rId17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FFFF00"/>
          </w:tcPr>
          <w:p w:rsidR="00E47786" w:rsidRPr="002E1E9B" w:rsidRDefault="00E47786"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E47786" w:rsidRPr="002E1E9B" w:rsidRDefault="00E47786"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E47786" w:rsidRPr="002E1E9B" w:rsidRDefault="00E47786"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E47786" w:rsidRPr="002E1E9B" w:rsidRDefault="00E47786"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B83198"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B83198" w:rsidP="00631FE5">
            <w:pPr>
              <w:spacing w:after="0"/>
              <w:rPr>
                <w:rFonts w:ascii="Arial" w:hAnsi="Arial" w:cs="Arial"/>
                <w:color w:val="000000"/>
                <w:sz w:val="14"/>
                <w:szCs w:val="14"/>
                <w:lang w:val="en-US"/>
              </w:rPr>
            </w:pPr>
            <w:hyperlink r:id="rId17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A930A7" w:rsidRPr="002E1E9B" w:rsidTr="008036BB">
        <w:trPr>
          <w:cantSplit/>
        </w:trPr>
        <w:tc>
          <w:tcPr>
            <w:tcW w:w="993" w:type="dxa"/>
            <w:tcBorders>
              <w:top w:val="single" w:sz="4" w:space="0" w:color="auto"/>
              <w:left w:val="single" w:sz="18" w:space="0" w:color="auto"/>
              <w:bottom w:val="nil"/>
              <w:right w:val="single" w:sz="4" w:space="0" w:color="auto"/>
            </w:tcBorders>
            <w:shd w:val="clear" w:color="auto" w:fill="auto"/>
          </w:tcPr>
          <w:p w:rsidR="00A930A7" w:rsidRPr="002E1E9B" w:rsidRDefault="00A930A7" w:rsidP="008036B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930A7" w:rsidRPr="002E1E9B" w:rsidRDefault="00A930A7" w:rsidP="008036B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930A7" w:rsidRPr="000D2243" w:rsidRDefault="00A930A7" w:rsidP="008036BB">
            <w:pPr>
              <w:spacing w:after="0"/>
              <w:rPr>
                <w:rFonts w:ascii="Arial" w:hAnsi="Arial" w:cs="Arial"/>
                <w:color w:val="000000"/>
                <w:sz w:val="14"/>
                <w:szCs w:val="14"/>
                <w:lang w:val="en-US"/>
              </w:rPr>
            </w:pPr>
            <w:hyperlink r:id="rId17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8036BB">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FFFF00"/>
          </w:tcPr>
          <w:p w:rsidR="00A930A7" w:rsidRPr="002E1E9B" w:rsidRDefault="00A930A7" w:rsidP="008036BB">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8036B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930A7" w:rsidRPr="002E1E9B" w:rsidRDefault="00A930A7" w:rsidP="008036BB">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A50FF6" w:rsidRPr="002E1E9B" w:rsidTr="00F229D8">
        <w:trPr>
          <w:cantSplit/>
        </w:trPr>
        <w:tc>
          <w:tcPr>
            <w:tcW w:w="993" w:type="dxa"/>
            <w:tcBorders>
              <w:top w:val="single" w:sz="4" w:space="0" w:color="auto"/>
              <w:left w:val="single" w:sz="18" w:space="0" w:color="auto"/>
              <w:bottom w:val="nil"/>
              <w:right w:val="single" w:sz="4" w:space="0" w:color="auto"/>
            </w:tcBorders>
            <w:shd w:val="clear" w:color="auto" w:fill="auto"/>
          </w:tcPr>
          <w:p w:rsidR="00A50FF6" w:rsidRPr="002E1E9B" w:rsidRDefault="00A50FF6" w:rsidP="00F229D8">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50FF6" w:rsidRPr="002E1E9B" w:rsidRDefault="00A50FF6" w:rsidP="00F229D8">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F229D8">
            <w:pPr>
              <w:spacing w:after="0"/>
              <w:rPr>
                <w:rFonts w:ascii="Arial" w:hAnsi="Arial" w:cs="Arial"/>
                <w:color w:val="000000"/>
                <w:sz w:val="14"/>
                <w:szCs w:val="14"/>
                <w:lang w:val="en-US"/>
              </w:rPr>
            </w:pPr>
            <w:hyperlink r:id="rId17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F229D8">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2E1E9B" w:rsidRDefault="00A50FF6" w:rsidP="00F229D8">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F229D8">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50FF6" w:rsidRPr="002E1E9B" w:rsidRDefault="00A50FF6" w:rsidP="00F229D8">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A50FF6" w:rsidRPr="002E1E9B" w:rsidTr="0082251F">
        <w:trPr>
          <w:cantSplit/>
        </w:trPr>
        <w:tc>
          <w:tcPr>
            <w:tcW w:w="993" w:type="dxa"/>
            <w:tcBorders>
              <w:top w:val="single" w:sz="4" w:space="0" w:color="auto"/>
              <w:left w:val="single" w:sz="18" w:space="0" w:color="auto"/>
              <w:bottom w:val="nil"/>
              <w:right w:val="single" w:sz="4" w:space="0" w:color="auto"/>
            </w:tcBorders>
            <w:shd w:val="clear" w:color="auto" w:fill="auto"/>
          </w:tcPr>
          <w:p w:rsidR="00A50FF6" w:rsidRPr="002E1E9B" w:rsidRDefault="00A50FF6" w:rsidP="0082251F">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50FF6" w:rsidRPr="002E1E9B" w:rsidRDefault="00A50FF6" w:rsidP="0082251F">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82251F">
            <w:pPr>
              <w:spacing w:after="0"/>
              <w:rPr>
                <w:rFonts w:ascii="Arial" w:hAnsi="Arial" w:cs="Arial"/>
                <w:color w:val="000000"/>
                <w:sz w:val="14"/>
                <w:szCs w:val="14"/>
                <w:lang w:val="en-US"/>
              </w:rPr>
            </w:pPr>
            <w:hyperlink r:id="rId17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82251F">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2E1E9B" w:rsidRDefault="00A50FF6" w:rsidP="0082251F">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82251F">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50FF6" w:rsidRPr="002E1E9B" w:rsidRDefault="00A50FF6" w:rsidP="0082251F">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7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EE65D9"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7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EE65D9"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8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8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DD0F51" w:rsidP="002E1E9B">
            <w:pPr>
              <w:spacing w:after="0"/>
              <w:rPr>
                <w:rFonts w:ascii="Arial" w:hAnsi="Arial" w:cs="Arial"/>
                <w:lang w:val="en-US"/>
              </w:rPr>
            </w:pPr>
            <w:r w:rsidRPr="00DD0F51">
              <w:rPr>
                <w:rFonts w:ascii="Arial" w:hAnsi="Arial" w:cs="Arial"/>
                <w:lang w:val="en-US"/>
              </w:rPr>
              <w:t>CR send directly to CT Plenary</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31FE5" w:rsidP="002E1E9B">
            <w:pPr>
              <w:spacing w:after="0"/>
              <w:rPr>
                <w:rFonts w:ascii="Arial" w:hAnsi="Arial" w:cs="Arial"/>
                <w:color w:val="000000"/>
                <w:sz w:val="14"/>
                <w:szCs w:val="14"/>
                <w:lang w:val="en-US"/>
              </w:rPr>
            </w:pPr>
            <w:hyperlink r:id="rId18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auto"/>
          </w:tcPr>
          <w:p w:rsidR="000D2243" w:rsidRPr="002E1E9B" w:rsidRDefault="00BE3FB2" w:rsidP="002E1E9B">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C0C0C0"/>
          </w:tcPr>
          <w:p w:rsidR="000D2243" w:rsidRPr="002E1E9B" w:rsidRDefault="00BE3FB2" w:rsidP="002E1E9B">
            <w:pPr>
              <w:spacing w:after="0"/>
              <w:rPr>
                <w:rFonts w:ascii="Arial" w:hAnsi="Arial" w:cs="Arial"/>
                <w:lang w:val="en-US"/>
              </w:rPr>
            </w:pPr>
            <w:r>
              <w:rPr>
                <w:rFonts w:ascii="Arial" w:hAnsi="Arial" w:cs="Arial"/>
                <w:lang w:val="en-US"/>
              </w:rPr>
              <w:t>Replaced by CP-200272</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31FE5" w:rsidP="002E1E9B">
            <w:pPr>
              <w:spacing w:after="0"/>
              <w:rPr>
                <w:rFonts w:ascii="Arial" w:hAnsi="Arial" w:cs="Arial"/>
                <w:color w:val="000000"/>
                <w:sz w:val="14"/>
                <w:szCs w:val="14"/>
                <w:lang w:val="en-US"/>
              </w:rPr>
            </w:pPr>
            <w:hyperlink r:id="rId18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auto"/>
          </w:tcPr>
          <w:p w:rsidR="000D2243" w:rsidRPr="002E1E9B" w:rsidRDefault="00BE3FB2" w:rsidP="002E1E9B">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C0C0C0"/>
          </w:tcPr>
          <w:p w:rsidR="000D2243" w:rsidRPr="002E1E9B" w:rsidRDefault="00BE3FB2" w:rsidP="002E1E9B">
            <w:pPr>
              <w:spacing w:after="0"/>
              <w:rPr>
                <w:rFonts w:ascii="Arial" w:hAnsi="Arial" w:cs="Arial"/>
                <w:lang w:val="en-US"/>
              </w:rPr>
            </w:pPr>
            <w:r>
              <w:rPr>
                <w:rFonts w:ascii="Arial" w:hAnsi="Arial" w:cs="Arial"/>
                <w:lang w:val="en-US"/>
              </w:rPr>
              <w:t>Replaced by CP-200271</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8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8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B83198"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B83198" w:rsidP="00631FE5">
            <w:pPr>
              <w:spacing w:after="0"/>
              <w:rPr>
                <w:rFonts w:ascii="Arial" w:hAnsi="Arial" w:cs="Arial"/>
                <w:color w:val="000000"/>
                <w:sz w:val="14"/>
                <w:szCs w:val="14"/>
                <w:lang w:val="en-US"/>
              </w:rPr>
            </w:pPr>
            <w:hyperlink r:id="rId18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885"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930A7" w:rsidRPr="002E1E9B" w:rsidTr="00C53382">
        <w:trPr>
          <w:cantSplit/>
        </w:trPr>
        <w:tc>
          <w:tcPr>
            <w:tcW w:w="993" w:type="dxa"/>
            <w:tcBorders>
              <w:top w:val="single" w:sz="4" w:space="0" w:color="auto"/>
              <w:left w:val="single" w:sz="18" w:space="0" w:color="auto"/>
              <w:bottom w:val="nil"/>
              <w:right w:val="single" w:sz="4" w:space="0" w:color="auto"/>
            </w:tcBorders>
            <w:shd w:val="clear" w:color="auto" w:fill="auto"/>
          </w:tcPr>
          <w:p w:rsidR="00A930A7" w:rsidRPr="002E1E9B" w:rsidRDefault="00A930A7" w:rsidP="00C53382">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930A7" w:rsidRPr="002E1E9B" w:rsidRDefault="00A930A7" w:rsidP="00C53382">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930A7" w:rsidRPr="000D2243" w:rsidRDefault="00A930A7" w:rsidP="00C53382">
            <w:pPr>
              <w:spacing w:after="0"/>
              <w:rPr>
                <w:rFonts w:ascii="Arial" w:hAnsi="Arial" w:cs="Arial"/>
                <w:color w:val="000000"/>
                <w:sz w:val="14"/>
                <w:szCs w:val="14"/>
                <w:lang w:val="en-US"/>
              </w:rPr>
            </w:pPr>
            <w:hyperlink r:id="rId18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C53382">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A930A7" w:rsidRPr="002E1E9B" w:rsidRDefault="00A930A7" w:rsidP="00C53382">
            <w:pPr>
              <w:spacing w:after="0"/>
              <w:rPr>
                <w:rFonts w:ascii="Arial" w:hAnsi="Arial" w:cs="Arial"/>
                <w:color w:val="000000"/>
                <w:lang w:val="en-US"/>
              </w:rPr>
            </w:pPr>
            <w:r w:rsidRPr="002E1E9B">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C53382">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930A7" w:rsidRPr="002E1E9B" w:rsidRDefault="00A930A7" w:rsidP="00C53382">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35106A" w:rsidRPr="002E1E9B" w:rsidTr="00C55AD2">
        <w:trPr>
          <w:cantSplit/>
        </w:trPr>
        <w:tc>
          <w:tcPr>
            <w:tcW w:w="993" w:type="dxa"/>
            <w:tcBorders>
              <w:top w:val="single" w:sz="4" w:space="0" w:color="auto"/>
              <w:left w:val="single" w:sz="18" w:space="0" w:color="auto"/>
              <w:bottom w:val="nil"/>
              <w:right w:val="single" w:sz="4" w:space="0" w:color="auto"/>
            </w:tcBorders>
            <w:shd w:val="clear" w:color="auto" w:fill="auto"/>
          </w:tcPr>
          <w:p w:rsidR="0035106A" w:rsidRPr="002E1E9B" w:rsidRDefault="0035106A" w:rsidP="00C55AD2">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35106A" w:rsidRPr="002E1E9B" w:rsidRDefault="0035106A" w:rsidP="00C55AD2">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35106A" w:rsidRPr="000D2243" w:rsidRDefault="0035106A" w:rsidP="00C55AD2">
            <w:pPr>
              <w:spacing w:after="0"/>
              <w:rPr>
                <w:rFonts w:ascii="Arial" w:hAnsi="Arial" w:cs="Arial"/>
                <w:color w:val="000000"/>
                <w:sz w:val="14"/>
                <w:szCs w:val="14"/>
                <w:lang w:val="en-US"/>
              </w:rPr>
            </w:pPr>
            <w:hyperlink r:id="rId18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C55AD2">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35106A" w:rsidRPr="002E1E9B" w:rsidRDefault="0035106A" w:rsidP="00C55AD2">
            <w:pPr>
              <w:spacing w:after="0"/>
              <w:rPr>
                <w:rFonts w:ascii="Arial" w:hAnsi="Arial" w:cs="Arial"/>
                <w:color w:val="000000"/>
                <w:lang w:val="en-US"/>
              </w:rPr>
            </w:pPr>
            <w:r w:rsidRPr="002E1E9B">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C55AD2">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35106A" w:rsidRPr="002E1E9B" w:rsidRDefault="0035106A" w:rsidP="00C55AD2">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8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3B247F"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3B247F" w:rsidRPr="002E1E9B" w:rsidRDefault="003B247F" w:rsidP="00DE427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3B247F" w:rsidRPr="002E1E9B" w:rsidRDefault="003B247F" w:rsidP="00DE427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3B247F" w:rsidRPr="000D2243" w:rsidRDefault="003B247F" w:rsidP="00DE427D">
            <w:pPr>
              <w:spacing w:after="0"/>
              <w:rPr>
                <w:rFonts w:ascii="Arial" w:hAnsi="Arial" w:cs="Arial"/>
                <w:color w:val="000000"/>
                <w:sz w:val="14"/>
                <w:szCs w:val="14"/>
                <w:lang w:val="en-US"/>
              </w:rPr>
            </w:pPr>
            <w:hyperlink r:id="rId19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FFFF00"/>
          </w:tcPr>
          <w:p w:rsidR="003B247F" w:rsidRPr="002E1E9B" w:rsidRDefault="003B247F" w:rsidP="00DE427D">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3B247F" w:rsidRPr="002E1E9B" w:rsidRDefault="003B247F" w:rsidP="00DE427D">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885" w:type="dxa"/>
            <w:tcBorders>
              <w:top w:val="single" w:sz="4" w:space="0" w:color="auto"/>
              <w:left w:val="single" w:sz="4" w:space="0" w:color="auto"/>
              <w:bottom w:val="nil"/>
              <w:right w:val="single" w:sz="4" w:space="0" w:color="auto"/>
            </w:tcBorders>
            <w:shd w:val="clear" w:color="auto" w:fill="FFFF00"/>
          </w:tcPr>
          <w:p w:rsidR="003B247F" w:rsidRPr="002E1E9B" w:rsidRDefault="003B247F" w:rsidP="00DE427D">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3B247F" w:rsidRPr="002E1E9B" w:rsidRDefault="003B247F" w:rsidP="00DE427D">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66145" w:rsidRPr="002E1E9B"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E66145" w:rsidRPr="002E1E9B" w:rsidRDefault="00E66145"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E66145" w:rsidRPr="002E1E9B" w:rsidRDefault="00E66145"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66145" w:rsidRPr="000D2243" w:rsidRDefault="00E66145" w:rsidP="00631FE5">
            <w:pPr>
              <w:spacing w:after="0"/>
              <w:rPr>
                <w:rFonts w:ascii="Arial" w:hAnsi="Arial" w:cs="Arial"/>
                <w:color w:val="000000"/>
                <w:sz w:val="14"/>
                <w:szCs w:val="14"/>
                <w:lang w:val="en-US"/>
              </w:rPr>
            </w:pPr>
            <w:hyperlink r:id="rId19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FFFF00"/>
          </w:tcPr>
          <w:p w:rsidR="00E66145" w:rsidRPr="002E1E9B" w:rsidRDefault="00E66145"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E66145" w:rsidRPr="002E1E9B" w:rsidRDefault="00E66145"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885" w:type="dxa"/>
            <w:tcBorders>
              <w:top w:val="single" w:sz="4" w:space="0" w:color="auto"/>
              <w:left w:val="single" w:sz="4" w:space="0" w:color="auto"/>
              <w:bottom w:val="nil"/>
              <w:right w:val="single" w:sz="4" w:space="0" w:color="auto"/>
            </w:tcBorders>
            <w:shd w:val="clear" w:color="auto" w:fill="FFFF00"/>
          </w:tcPr>
          <w:p w:rsidR="00E66145" w:rsidRPr="002E1E9B" w:rsidRDefault="00E66145"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E66145" w:rsidRPr="002E1E9B" w:rsidRDefault="00E66145"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3B247F"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3B247F" w:rsidRPr="002E1E9B" w:rsidRDefault="003B247F" w:rsidP="005A5599">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3B247F" w:rsidRPr="002E1E9B" w:rsidRDefault="003B247F" w:rsidP="005A5599">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3B247F" w:rsidRPr="000D2243" w:rsidRDefault="003B247F" w:rsidP="005A5599">
            <w:pPr>
              <w:spacing w:after="0"/>
              <w:rPr>
                <w:rFonts w:ascii="Arial" w:hAnsi="Arial" w:cs="Arial"/>
                <w:color w:val="000000"/>
                <w:sz w:val="14"/>
                <w:szCs w:val="14"/>
                <w:lang w:val="en-US"/>
              </w:rPr>
            </w:pPr>
            <w:hyperlink r:id="rId19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FFFF00"/>
          </w:tcPr>
          <w:p w:rsidR="003B247F" w:rsidRPr="002E1E9B" w:rsidRDefault="003B247F" w:rsidP="005A5599">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FFFF00"/>
          </w:tcPr>
          <w:p w:rsidR="003B247F" w:rsidRPr="002E1E9B" w:rsidRDefault="003B247F" w:rsidP="005A5599">
            <w:pPr>
              <w:spacing w:after="0"/>
              <w:rPr>
                <w:rFonts w:ascii="Arial" w:hAnsi="Arial" w:cs="Arial"/>
                <w:color w:val="000000"/>
                <w:lang w:val="en-US"/>
              </w:rPr>
            </w:pPr>
            <w:r w:rsidRPr="002E1E9B">
              <w:rPr>
                <w:rFonts w:ascii="Arial" w:hAnsi="Arial" w:cs="Arial"/>
                <w:color w:val="000000"/>
                <w:lang w:val="en-US"/>
              </w:rPr>
              <w:t xml:space="preserve">Orange </w:t>
            </w:r>
          </w:p>
        </w:tc>
        <w:tc>
          <w:tcPr>
            <w:tcW w:w="885" w:type="dxa"/>
            <w:tcBorders>
              <w:top w:val="single" w:sz="4" w:space="0" w:color="auto"/>
              <w:left w:val="single" w:sz="4" w:space="0" w:color="auto"/>
              <w:bottom w:val="nil"/>
              <w:right w:val="single" w:sz="4" w:space="0" w:color="auto"/>
            </w:tcBorders>
            <w:shd w:val="clear" w:color="auto" w:fill="FFFF00"/>
          </w:tcPr>
          <w:p w:rsidR="003B247F" w:rsidRPr="002E1E9B" w:rsidRDefault="003B247F" w:rsidP="005A5599">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3B247F" w:rsidRPr="002E1E9B" w:rsidRDefault="003B247F" w:rsidP="005A5599">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A736BD">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A736BD">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9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20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2E1E9B">
            <w:pPr>
              <w:spacing w:after="0"/>
              <w:rPr>
                <w:rFonts w:ascii="Arial" w:hAnsi="Arial" w:cs="Arial"/>
                <w:color w:val="000000"/>
                <w:sz w:val="14"/>
                <w:szCs w:val="14"/>
                <w:lang w:val="en-US"/>
              </w:rPr>
            </w:pPr>
            <w:hyperlink r:id="rId20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20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20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20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20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20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4300B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20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0D2243" w:rsidRPr="004300B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20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0D2243" w:rsidRPr="004300B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20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0D2243" w:rsidRPr="004300B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21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891DA5" w:rsidRPr="004300B7"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891DA5" w:rsidRPr="004300B7" w:rsidRDefault="00891DA5"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891DA5" w:rsidRPr="004300B7" w:rsidRDefault="00891DA5"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91DA5" w:rsidRPr="000D2243" w:rsidRDefault="00891DA5" w:rsidP="00631FE5">
            <w:pPr>
              <w:spacing w:after="0"/>
              <w:rPr>
                <w:rFonts w:ascii="Arial" w:hAnsi="Arial" w:cs="Arial"/>
                <w:color w:val="000000"/>
                <w:sz w:val="14"/>
                <w:szCs w:val="14"/>
                <w:lang w:val="en-US"/>
              </w:rPr>
            </w:pPr>
            <w:hyperlink r:id="rId21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FFFF00"/>
          </w:tcPr>
          <w:p w:rsidR="00891DA5" w:rsidRPr="004300B7" w:rsidRDefault="00891DA5"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891DA5" w:rsidRPr="004300B7" w:rsidRDefault="00891DA5"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885" w:type="dxa"/>
            <w:tcBorders>
              <w:top w:val="single" w:sz="4" w:space="0" w:color="auto"/>
              <w:left w:val="single" w:sz="4" w:space="0" w:color="auto"/>
              <w:bottom w:val="nil"/>
              <w:right w:val="single" w:sz="4" w:space="0" w:color="auto"/>
            </w:tcBorders>
            <w:shd w:val="clear" w:color="auto" w:fill="FFFF00"/>
          </w:tcPr>
          <w:p w:rsidR="00891DA5" w:rsidRPr="004300B7" w:rsidRDefault="00891DA5" w:rsidP="00631FE5">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891DA5" w:rsidRPr="004300B7" w:rsidRDefault="00891DA5" w:rsidP="00BB02FE">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sidR="00BB02FE">
              <w:rPr>
                <w:rFonts w:ascii="Arial" w:hAnsi="Arial" w:cs="Arial"/>
                <w:lang w:val="en-US"/>
              </w:rPr>
              <w:t xml:space="preserve"> </w:t>
            </w:r>
            <w:r w:rsidR="00BB02FE" w:rsidRPr="00891DA5">
              <w:rPr>
                <w:rFonts w:ascii="Arial" w:hAnsi="Arial" w:cs="Arial"/>
                <w:lang w:val="en-US"/>
              </w:rPr>
              <w:t>0221</w:t>
            </w:r>
            <w:r w:rsidRPr="00891DA5">
              <w:rPr>
                <w:rFonts w:ascii="Arial" w:hAnsi="Arial" w:cs="Arial"/>
                <w:lang w:val="en-US"/>
              </w:rPr>
              <w:t>, can be marked "Revised"</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DD0F51"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0D2243"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A736BD">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A736BD">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CC0360"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1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2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F1541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2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2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2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E02ED2">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E02ED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2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8F5AC2" w:rsidRPr="005E5867"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8F5AC2" w:rsidRPr="005E5867" w:rsidRDefault="008F5AC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8F5AC2" w:rsidRPr="005E5867" w:rsidRDefault="008F5AC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F5AC2" w:rsidRPr="000D2243" w:rsidRDefault="008F5AC2" w:rsidP="00631FE5">
            <w:pPr>
              <w:spacing w:after="0"/>
              <w:rPr>
                <w:rFonts w:ascii="Arial" w:hAnsi="Arial" w:cs="Arial"/>
                <w:color w:val="000000"/>
                <w:sz w:val="14"/>
                <w:szCs w:val="14"/>
                <w:lang w:val="en-US"/>
              </w:rPr>
            </w:pPr>
            <w:hyperlink r:id="rId22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FFFF00"/>
          </w:tcPr>
          <w:p w:rsidR="008F5AC2" w:rsidRPr="005E5867" w:rsidRDefault="008F5AC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FFFF00"/>
          </w:tcPr>
          <w:p w:rsidR="008F5AC2" w:rsidRPr="005E5867" w:rsidRDefault="008F5AC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8F5AC2" w:rsidRPr="005E5867" w:rsidRDefault="008F5AC2" w:rsidP="00631FE5">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8F5AC2" w:rsidRPr="005E5867" w:rsidRDefault="008F5AC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50FF6" w:rsidRPr="005E5867" w:rsidTr="00AB4C10">
        <w:trPr>
          <w:cantSplit/>
        </w:trPr>
        <w:tc>
          <w:tcPr>
            <w:tcW w:w="993" w:type="dxa"/>
            <w:tcBorders>
              <w:top w:val="single" w:sz="4" w:space="0" w:color="auto"/>
              <w:left w:val="single" w:sz="18" w:space="0" w:color="auto"/>
              <w:bottom w:val="nil"/>
              <w:right w:val="single" w:sz="4" w:space="0" w:color="auto"/>
            </w:tcBorders>
            <w:shd w:val="clear" w:color="auto" w:fill="auto"/>
          </w:tcPr>
          <w:p w:rsidR="00A50FF6" w:rsidRPr="005E5867" w:rsidRDefault="00A50FF6" w:rsidP="00AB4C10">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50FF6" w:rsidRPr="005E5867" w:rsidRDefault="00A50FF6" w:rsidP="00AB4C10">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AB4C10">
            <w:pPr>
              <w:spacing w:after="0"/>
              <w:rPr>
                <w:rFonts w:ascii="Arial" w:hAnsi="Arial" w:cs="Arial"/>
                <w:color w:val="000000"/>
                <w:sz w:val="14"/>
                <w:szCs w:val="14"/>
                <w:lang w:val="en-US"/>
              </w:rPr>
            </w:pPr>
            <w:hyperlink r:id="rId22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AB4C10">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5E5867" w:rsidRDefault="00A50FF6" w:rsidP="00AB4C10">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AB4C10">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50FF6" w:rsidRPr="005E5867" w:rsidRDefault="00A50FF6"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2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2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2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F029FE" w:rsidRPr="005E5867" w:rsidTr="00631FE5">
        <w:trPr>
          <w:cantSplit/>
        </w:trPr>
        <w:tc>
          <w:tcPr>
            <w:tcW w:w="993" w:type="dxa"/>
            <w:tcBorders>
              <w:top w:val="single" w:sz="4" w:space="0" w:color="auto"/>
              <w:left w:val="single" w:sz="18" w:space="0" w:color="auto"/>
              <w:bottom w:val="nil"/>
              <w:right w:val="single" w:sz="4" w:space="0" w:color="auto"/>
            </w:tcBorders>
            <w:shd w:val="clear" w:color="auto" w:fill="auto"/>
          </w:tcPr>
          <w:p w:rsidR="00F029FE" w:rsidRPr="005E5867" w:rsidRDefault="00F029FE"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F029FE" w:rsidRPr="005E5867" w:rsidRDefault="00F029FE"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029FE" w:rsidRPr="000D2243" w:rsidRDefault="00F029FE" w:rsidP="00631FE5">
            <w:pPr>
              <w:spacing w:after="0"/>
              <w:rPr>
                <w:rFonts w:ascii="Arial" w:hAnsi="Arial" w:cs="Arial"/>
                <w:color w:val="000000"/>
                <w:sz w:val="14"/>
                <w:szCs w:val="14"/>
                <w:lang w:val="en-US"/>
              </w:rPr>
            </w:pPr>
            <w:hyperlink r:id="rId23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FFFF00"/>
          </w:tcPr>
          <w:p w:rsidR="00F029FE" w:rsidRPr="005E5867" w:rsidRDefault="00F029FE"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FFFF00"/>
          </w:tcPr>
          <w:p w:rsidR="00F029FE" w:rsidRPr="005E5867" w:rsidRDefault="00F029FE"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F029FE" w:rsidRPr="005E5867" w:rsidRDefault="00F029FE" w:rsidP="00631FE5">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F029FE" w:rsidRPr="005E5867" w:rsidRDefault="00F029FE"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CC0360" w:rsidRPr="005E5867" w:rsidTr="00261D91">
        <w:trPr>
          <w:cantSplit/>
        </w:trPr>
        <w:tc>
          <w:tcPr>
            <w:tcW w:w="993" w:type="dxa"/>
            <w:tcBorders>
              <w:top w:val="single" w:sz="4" w:space="0" w:color="auto"/>
              <w:left w:val="single" w:sz="18" w:space="0" w:color="auto"/>
              <w:bottom w:val="nil"/>
              <w:right w:val="single" w:sz="4" w:space="0" w:color="auto"/>
            </w:tcBorders>
            <w:shd w:val="clear" w:color="auto" w:fill="auto"/>
          </w:tcPr>
          <w:p w:rsidR="00CC0360" w:rsidRPr="005E5867" w:rsidRDefault="00CC0360" w:rsidP="00261D91">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CC0360" w:rsidRPr="005E5867" w:rsidRDefault="00CC0360" w:rsidP="00261D91">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CC0360" w:rsidRPr="000D2243" w:rsidRDefault="00CC0360" w:rsidP="00261D91">
            <w:pPr>
              <w:spacing w:after="0"/>
              <w:rPr>
                <w:rFonts w:ascii="Arial" w:hAnsi="Arial" w:cs="Arial"/>
                <w:color w:val="000000"/>
                <w:sz w:val="14"/>
                <w:szCs w:val="14"/>
                <w:lang w:val="en-US"/>
              </w:rPr>
            </w:pPr>
            <w:hyperlink r:id="rId23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261D91">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CC0360" w:rsidRPr="005E5867" w:rsidRDefault="00CC0360" w:rsidP="00261D91">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261D91">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CC0360" w:rsidRPr="005E5867" w:rsidRDefault="00CC0360" w:rsidP="00261D91">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CC0360" w:rsidRPr="005E5867" w:rsidTr="004869F3">
        <w:trPr>
          <w:cantSplit/>
        </w:trPr>
        <w:tc>
          <w:tcPr>
            <w:tcW w:w="993" w:type="dxa"/>
            <w:tcBorders>
              <w:top w:val="single" w:sz="4" w:space="0" w:color="auto"/>
              <w:left w:val="single" w:sz="18" w:space="0" w:color="auto"/>
              <w:bottom w:val="nil"/>
              <w:right w:val="single" w:sz="4" w:space="0" w:color="auto"/>
            </w:tcBorders>
            <w:shd w:val="clear" w:color="auto" w:fill="auto"/>
          </w:tcPr>
          <w:p w:rsidR="00CC0360" w:rsidRPr="005E5867" w:rsidRDefault="00CC0360" w:rsidP="004869F3">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CC0360" w:rsidRPr="005E5867" w:rsidRDefault="00CC0360" w:rsidP="004869F3">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CC0360" w:rsidRPr="000D2243" w:rsidRDefault="00CC0360" w:rsidP="004869F3">
            <w:pPr>
              <w:spacing w:after="0"/>
              <w:rPr>
                <w:rFonts w:ascii="Arial" w:hAnsi="Arial" w:cs="Arial"/>
                <w:color w:val="000000"/>
                <w:sz w:val="14"/>
                <w:szCs w:val="14"/>
                <w:lang w:val="en-US"/>
              </w:rPr>
            </w:pPr>
            <w:hyperlink r:id="rId23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4869F3">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CC0360" w:rsidRPr="005E5867" w:rsidRDefault="00CC0360" w:rsidP="004869F3">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4869F3">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CC0360" w:rsidRPr="005E5867" w:rsidRDefault="00CC0360" w:rsidP="004869F3">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50FF6" w:rsidRPr="005E5867" w:rsidTr="004461A1">
        <w:trPr>
          <w:cantSplit/>
        </w:trPr>
        <w:tc>
          <w:tcPr>
            <w:tcW w:w="993" w:type="dxa"/>
            <w:tcBorders>
              <w:top w:val="single" w:sz="4" w:space="0" w:color="auto"/>
              <w:left w:val="single" w:sz="18" w:space="0" w:color="auto"/>
              <w:bottom w:val="nil"/>
              <w:right w:val="single" w:sz="4" w:space="0" w:color="auto"/>
            </w:tcBorders>
            <w:shd w:val="clear" w:color="auto" w:fill="auto"/>
          </w:tcPr>
          <w:p w:rsidR="00A50FF6" w:rsidRPr="005E5867" w:rsidRDefault="00A50FF6" w:rsidP="004461A1">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A50FF6" w:rsidRPr="005E5867" w:rsidRDefault="00A50FF6" w:rsidP="004461A1">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4461A1">
            <w:pPr>
              <w:spacing w:after="0"/>
              <w:rPr>
                <w:rFonts w:ascii="Arial" w:hAnsi="Arial" w:cs="Arial"/>
                <w:color w:val="000000"/>
                <w:sz w:val="14"/>
                <w:szCs w:val="14"/>
                <w:lang w:val="en-US"/>
              </w:rPr>
            </w:pPr>
            <w:hyperlink r:id="rId23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4461A1">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5E5867" w:rsidRDefault="00A50FF6" w:rsidP="004461A1">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4461A1">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A50FF6" w:rsidRPr="005E5867" w:rsidRDefault="00A50FF6" w:rsidP="004461A1">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3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1C2362">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31FE5" w:rsidP="005E5867">
            <w:pPr>
              <w:spacing w:after="0"/>
              <w:rPr>
                <w:rFonts w:ascii="Arial" w:hAnsi="Arial" w:cs="Arial"/>
                <w:color w:val="000000"/>
                <w:sz w:val="14"/>
                <w:szCs w:val="14"/>
                <w:lang w:val="en-US"/>
              </w:rPr>
            </w:pPr>
            <w:hyperlink r:id="rId2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0D2243" w:rsidRPr="005E5867" w:rsidRDefault="00631FE5" w:rsidP="005E5867">
            <w:pPr>
              <w:spacing w:after="0"/>
              <w:rPr>
                <w:rFonts w:ascii="Arial" w:hAnsi="Arial" w:cs="Arial"/>
                <w:lang w:val="en-US"/>
              </w:rPr>
            </w:pPr>
            <w:hyperlink r:id="rId236" w:anchor="CP-200267" w:history="1">
              <w:r w:rsidR="000D2243" w:rsidRPr="005E5867">
                <w:rPr>
                  <w:rStyle w:val="Lienhypertexte"/>
                  <w:rFonts w:ascii="Arial" w:hAnsi="Arial" w:cs="Arial"/>
                  <w:lang w:val="en-US"/>
                </w:rPr>
                <w:t>CP</w:t>
              </w:r>
              <w:r w:rsidR="000D2243" w:rsidRPr="005E5867">
                <w:rPr>
                  <w:rStyle w:val="Lienhypertexte"/>
                  <w:rFonts w:ascii="Arial" w:hAnsi="Arial" w:cs="Arial"/>
                  <w:lang w:val="en-US"/>
                </w:rPr>
                <w:noBreakHyphen/>
                <w:t xml:space="preserve">200267 </w:t>
              </w:r>
            </w:hyperlink>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E02ED2">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E02ED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227387">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0D2243" w:rsidRPr="005E5867" w:rsidTr="000909D7">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B83198"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Pr>
                <w:rFonts w:ascii="Arial" w:hAnsi="Arial" w:cs="Arial"/>
                <w:b/>
                <w:bCs/>
                <w:lang w:val="en-US"/>
              </w:rPr>
              <w:lastRenderedPageBreak/>
              <w:t>16.37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lang w:val="en-US"/>
              </w:rPr>
            </w:pPr>
          </w:p>
        </w:tc>
      </w:tr>
      <w:tr w:rsidR="000D2243" w:rsidRPr="005E5867"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4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5E5867" w:rsidRDefault="00BB02FE"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0D2243" w:rsidRPr="005E5867"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4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5E5867" w:rsidRDefault="00E66145"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0D2243" w:rsidRPr="005E5867"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72445A" w:rsidP="005E5867">
            <w:pPr>
              <w:spacing w:after="0"/>
              <w:rPr>
                <w:rFonts w:ascii="Arial" w:hAnsi="Arial" w:cs="Arial"/>
                <w:color w:val="000000"/>
                <w:sz w:val="14"/>
                <w:szCs w:val="14"/>
                <w:lang w:val="en-US"/>
              </w:rPr>
            </w:pPr>
            <w:hyperlink r:id="rId24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5E5867" w:rsidRDefault="00F029FE">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3B247F" w:rsidRPr="005E5867" w:rsidTr="00FA5F7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B247F" w:rsidRPr="005E5867" w:rsidRDefault="003B247F" w:rsidP="00FA5F7B">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3B247F" w:rsidRPr="005E5867" w:rsidRDefault="003B247F" w:rsidP="00FA5F7B">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B247F" w:rsidRPr="000D2243" w:rsidRDefault="003B247F" w:rsidP="00FA5F7B">
            <w:pPr>
              <w:spacing w:after="0"/>
              <w:rPr>
                <w:rFonts w:ascii="Arial" w:hAnsi="Arial" w:cs="Arial"/>
                <w:color w:val="000000"/>
                <w:sz w:val="14"/>
                <w:szCs w:val="14"/>
                <w:lang w:val="en-US"/>
              </w:rPr>
            </w:pPr>
            <w:hyperlink r:id="rId25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B247F" w:rsidRPr="005E5867" w:rsidRDefault="003B247F" w:rsidP="00FA5F7B">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B247F" w:rsidRPr="005E5867" w:rsidRDefault="003B247F" w:rsidP="00FA5F7B">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3B247F" w:rsidRPr="005E5867" w:rsidRDefault="003B247F" w:rsidP="00FA5F7B">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B247F" w:rsidRPr="005E5867" w:rsidRDefault="003B247F" w:rsidP="00FA5F7B">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3747D0" w:rsidRPr="005E5867" w:rsidTr="0089042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747D0" w:rsidRPr="005E5867" w:rsidRDefault="003747D0" w:rsidP="00890423">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3747D0" w:rsidRPr="005E5867" w:rsidRDefault="003747D0" w:rsidP="00890423">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47D0" w:rsidRPr="000D2243" w:rsidRDefault="003747D0" w:rsidP="00890423">
            <w:pPr>
              <w:spacing w:after="0"/>
              <w:rPr>
                <w:rFonts w:ascii="Arial" w:hAnsi="Arial" w:cs="Arial"/>
                <w:color w:val="000000"/>
                <w:sz w:val="14"/>
                <w:szCs w:val="14"/>
                <w:lang w:val="en-US"/>
              </w:rPr>
            </w:pPr>
            <w:hyperlink r:id="rId25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747D0" w:rsidRPr="005E5867" w:rsidRDefault="003747D0" w:rsidP="00890423">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747D0" w:rsidRPr="005E5867" w:rsidRDefault="003747D0" w:rsidP="00890423">
            <w:pPr>
              <w:spacing w:after="0"/>
              <w:rPr>
                <w:rFonts w:ascii="Arial" w:hAnsi="Arial" w:cs="Arial"/>
                <w:color w:val="000000"/>
                <w:lang w:val="en-US"/>
              </w:rPr>
            </w:pPr>
            <w:r w:rsidRPr="005E5867">
              <w:rPr>
                <w:rFonts w:ascii="Arial" w:hAnsi="Arial" w:cs="Arial"/>
                <w:color w:val="000000"/>
                <w:lang w:val="en-US"/>
              </w:rPr>
              <w:t xml:space="preserve">Huawei, Orange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3747D0" w:rsidRPr="005E5867" w:rsidRDefault="003747D0" w:rsidP="00890423">
            <w:pPr>
              <w:spacing w:after="0"/>
              <w:rPr>
                <w:rFonts w:ascii="Arial" w:hAnsi="Arial" w:cs="Arial"/>
                <w:color w:val="000000"/>
                <w:lang w:val="en-US"/>
              </w:rPr>
            </w:pPr>
            <w:r w:rsidRPr="005E5867">
              <w:rPr>
                <w:rFonts w:ascii="Arial" w:hAnsi="Arial" w:cs="Arial"/>
                <w:color w:val="000000"/>
                <w:lang w:val="en-US"/>
              </w:rPr>
              <w:t xml:space="preserve">revised </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747D0" w:rsidRPr="005E5867" w:rsidRDefault="003747D0" w:rsidP="00890423">
            <w:pPr>
              <w:spacing w:after="0"/>
              <w:rPr>
                <w:rFonts w:ascii="Arial" w:hAnsi="Arial" w:cs="Arial"/>
                <w:lang w:val="en-US"/>
              </w:rPr>
            </w:pPr>
            <w:hyperlink r:id="rId252" w:anchor="CP-200264" w:history="1">
              <w:r w:rsidRPr="005E5867">
                <w:rPr>
                  <w:rStyle w:val="Lienhypertexte"/>
                  <w:rFonts w:ascii="Arial" w:hAnsi="Arial" w:cs="Arial"/>
                  <w:lang w:val="en-US"/>
                </w:rPr>
                <w:t>CP</w:t>
              </w:r>
              <w:r w:rsidRPr="005E5867">
                <w:rPr>
                  <w:rStyle w:val="Lienhypertexte"/>
                  <w:rFonts w:ascii="Arial" w:hAnsi="Arial" w:cs="Arial"/>
                  <w:lang w:val="en-US"/>
                </w:rPr>
                <w:noBreakHyphen/>
                <w:t xml:space="preserve">200264 </w:t>
              </w:r>
            </w:hyperlink>
          </w:p>
        </w:tc>
      </w:tr>
      <w:tr w:rsidR="003747D0" w:rsidRPr="005E5867" w:rsidTr="0089042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747D0" w:rsidRPr="005E5867" w:rsidRDefault="003747D0" w:rsidP="00890423">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3747D0" w:rsidRPr="005E5867" w:rsidRDefault="003747D0" w:rsidP="00890423">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747D0" w:rsidRPr="000D2243" w:rsidRDefault="003747D0" w:rsidP="00890423">
            <w:pPr>
              <w:spacing w:after="0"/>
              <w:rPr>
                <w:rFonts w:ascii="Arial" w:hAnsi="Arial" w:cs="Arial"/>
                <w:color w:val="000000"/>
                <w:sz w:val="14"/>
                <w:szCs w:val="14"/>
                <w:lang w:val="en-US"/>
              </w:rPr>
            </w:pPr>
            <w:hyperlink r:id="rId25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747D0" w:rsidRPr="005E5867" w:rsidRDefault="003747D0" w:rsidP="00890423">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747D0" w:rsidRPr="005E5867" w:rsidRDefault="003747D0" w:rsidP="00890423">
            <w:pPr>
              <w:spacing w:after="0"/>
              <w:rPr>
                <w:rFonts w:ascii="Arial" w:hAnsi="Arial" w:cs="Arial"/>
                <w:color w:val="000000"/>
                <w:lang w:val="en-US"/>
              </w:rPr>
            </w:pPr>
            <w:r w:rsidRPr="005E5867">
              <w:rPr>
                <w:rFonts w:ascii="Arial" w:hAnsi="Arial" w:cs="Arial"/>
                <w:color w:val="000000"/>
                <w:lang w:val="en-US"/>
              </w:rPr>
              <w:t xml:space="preserve">Huawei, Orange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3747D0" w:rsidRPr="005E5867" w:rsidRDefault="003747D0" w:rsidP="00890423">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747D0" w:rsidRPr="005E5867" w:rsidRDefault="003747D0"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C4-201166</w:t>
            </w:r>
            <w:bookmarkStart w:id="0" w:name="_GoBack"/>
            <w:bookmarkEnd w:id="0"/>
            <w:r w:rsidRPr="00CC0360">
              <w:rPr>
                <w:rFonts w:ascii="Arial" w:hAnsi="Arial" w:cs="Arial"/>
                <w:lang w:val="en-US"/>
              </w:rPr>
              <w:t xml:space="preserve">. CR Pack </w:t>
            </w:r>
            <w:r>
              <w:rPr>
                <w:rFonts w:ascii="Arial" w:hAnsi="Arial" w:cs="Arial"/>
                <w:lang w:val="en-US"/>
              </w:rPr>
              <w:t xml:space="preserve">0020 </w:t>
            </w:r>
            <w:r w:rsidRPr="00CC0360">
              <w:rPr>
                <w:rFonts w:ascii="Arial" w:hAnsi="Arial" w:cs="Arial"/>
                <w:lang w:val="en-US"/>
              </w:rPr>
              <w:t>can be marked "Partially approved"</w:t>
            </w:r>
          </w:p>
        </w:tc>
      </w:tr>
      <w:tr w:rsidR="000D2243"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25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lang w:val="en-US"/>
              </w:rPr>
            </w:pPr>
          </w:p>
        </w:tc>
      </w:tr>
      <w:tr w:rsidR="00790728"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0728" w:rsidRPr="000D2243" w:rsidRDefault="00631FE5" w:rsidP="00790728">
            <w:pPr>
              <w:spacing w:after="0"/>
              <w:rPr>
                <w:rFonts w:ascii="Arial" w:hAnsi="Arial" w:cs="Arial"/>
                <w:color w:val="000000"/>
                <w:sz w:val="14"/>
                <w:szCs w:val="14"/>
                <w:lang w:val="en-US"/>
              </w:rPr>
            </w:pPr>
            <w:hyperlink r:id="rId255" w:tgtFrame="_blank" w:history="1">
              <w:r w:rsidR="00790728" w:rsidRPr="000D2243">
                <w:rPr>
                  <w:rStyle w:val="Lienhypertexte"/>
                  <w:rFonts w:ascii="Arial" w:hAnsi="Arial" w:cs="Arial"/>
                  <w:sz w:val="14"/>
                  <w:szCs w:val="14"/>
                  <w:lang w:val="en-US"/>
                </w:rPr>
                <w:t>CP</w:t>
              </w:r>
              <w:r w:rsidR="00790728"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90728" w:rsidRPr="00C86D26" w:rsidRDefault="00790728" w:rsidP="00790728">
            <w:pPr>
              <w:spacing w:after="0"/>
              <w:rPr>
                <w:rFonts w:ascii="Arial" w:hAnsi="Arial" w:cs="Arial"/>
                <w:lang w:val="en-US"/>
              </w:rPr>
            </w:pPr>
            <w:r w:rsidRPr="00C86D26">
              <w:rPr>
                <w:rFonts w:ascii="Arial" w:hAnsi="Arial" w:cs="Arial"/>
                <w:lang w:val="en-US"/>
              </w:rPr>
              <w:t xml:space="preserve">  </w:t>
            </w:r>
          </w:p>
        </w:tc>
      </w:tr>
      <w:tr w:rsidR="00790728"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0728" w:rsidRPr="000D2243" w:rsidRDefault="00631FE5" w:rsidP="00790728">
            <w:pPr>
              <w:spacing w:after="0"/>
              <w:rPr>
                <w:rFonts w:ascii="Arial" w:hAnsi="Arial" w:cs="Arial"/>
                <w:color w:val="000000"/>
                <w:sz w:val="14"/>
                <w:szCs w:val="14"/>
                <w:lang w:val="en-US"/>
              </w:rPr>
            </w:pPr>
            <w:hyperlink r:id="rId256" w:tgtFrame="_blank" w:history="1">
              <w:r w:rsidR="00790728" w:rsidRPr="000D2243">
                <w:rPr>
                  <w:rStyle w:val="Lienhypertexte"/>
                  <w:rFonts w:ascii="Arial" w:hAnsi="Arial" w:cs="Arial"/>
                  <w:sz w:val="14"/>
                  <w:szCs w:val="14"/>
                  <w:lang w:val="en-US"/>
                </w:rPr>
                <w:t>CP</w:t>
              </w:r>
              <w:r w:rsidR="00790728"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90728" w:rsidRPr="00C86D26" w:rsidRDefault="00790728" w:rsidP="00790728">
            <w:pPr>
              <w:spacing w:after="0"/>
              <w:rPr>
                <w:rFonts w:ascii="Arial" w:hAnsi="Arial" w:cs="Arial"/>
                <w:lang w:val="en-US"/>
              </w:rPr>
            </w:pPr>
            <w:r w:rsidRPr="00C86D26">
              <w:rPr>
                <w:rFonts w:ascii="Arial" w:hAnsi="Arial" w:cs="Arial"/>
                <w:lang w:val="en-US"/>
              </w:rPr>
              <w:t xml:space="preserve">  </w:t>
            </w:r>
          </w:p>
        </w:tc>
      </w:tr>
      <w:tr w:rsidR="00790728"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0728" w:rsidRPr="000D2243" w:rsidRDefault="00631FE5" w:rsidP="00790728">
            <w:pPr>
              <w:spacing w:after="0"/>
              <w:rPr>
                <w:rFonts w:ascii="Arial" w:hAnsi="Arial" w:cs="Arial"/>
                <w:color w:val="000000"/>
                <w:sz w:val="14"/>
                <w:szCs w:val="14"/>
                <w:lang w:val="en-US"/>
              </w:rPr>
            </w:pPr>
            <w:hyperlink r:id="rId257" w:tgtFrame="_blank" w:history="1">
              <w:r w:rsidR="00790728" w:rsidRPr="000D2243">
                <w:rPr>
                  <w:rStyle w:val="Lienhypertexte"/>
                  <w:rFonts w:ascii="Arial" w:hAnsi="Arial" w:cs="Arial"/>
                  <w:sz w:val="14"/>
                  <w:szCs w:val="14"/>
                  <w:lang w:val="en-US"/>
                </w:rPr>
                <w:t>CP</w:t>
              </w:r>
              <w:r w:rsidR="00790728"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90728" w:rsidRPr="00C86D26" w:rsidRDefault="00790728" w:rsidP="00790728">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0D2243" w:rsidRPr="00C86D26" w:rsidTr="005B711B">
        <w:trPr>
          <w:cantSplit/>
        </w:trPr>
        <w:tc>
          <w:tcPr>
            <w:tcW w:w="993" w:type="dxa"/>
            <w:tcBorders>
              <w:top w:val="nil"/>
              <w:left w:val="single" w:sz="18" w:space="0" w:color="auto"/>
              <w:bottom w:val="nil"/>
              <w:right w:val="single" w:sz="4" w:space="0" w:color="auto"/>
            </w:tcBorders>
            <w:shd w:val="clear" w:color="auto" w:fill="auto"/>
          </w:tcPr>
          <w:p w:rsidR="000D2243" w:rsidRPr="00C86D26" w:rsidRDefault="000D2243"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0D2243" w:rsidRPr="00C86D26" w:rsidRDefault="000D2243"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C86D26">
            <w:pPr>
              <w:spacing w:after="0"/>
              <w:rPr>
                <w:rFonts w:ascii="Arial" w:hAnsi="Arial" w:cs="Arial"/>
                <w:color w:val="000000"/>
                <w:sz w:val="14"/>
                <w:szCs w:val="14"/>
                <w:lang w:val="en-US"/>
              </w:rPr>
            </w:pPr>
            <w:hyperlink r:id="rId25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C86D26" w:rsidRDefault="000D2243"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C86D26" w:rsidRDefault="000D2243"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885" w:type="dxa"/>
            <w:tcBorders>
              <w:top w:val="nil"/>
              <w:left w:val="single" w:sz="4" w:space="0" w:color="auto"/>
              <w:bottom w:val="nil"/>
              <w:right w:val="single" w:sz="4" w:space="0" w:color="auto"/>
            </w:tcBorders>
            <w:shd w:val="clear" w:color="auto" w:fill="FFFF00"/>
          </w:tcPr>
          <w:p w:rsidR="000D2243" w:rsidRPr="00C86D26" w:rsidRDefault="000D2243" w:rsidP="00C86D26">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nil"/>
              <w:left w:val="single" w:sz="4" w:space="0" w:color="auto"/>
              <w:bottom w:val="nil"/>
              <w:right w:val="single" w:sz="18" w:space="0" w:color="auto"/>
            </w:tcBorders>
            <w:shd w:val="clear" w:color="auto" w:fill="FFFF00"/>
          </w:tcPr>
          <w:p w:rsidR="000D2243" w:rsidRPr="00C86D26" w:rsidRDefault="000D2243" w:rsidP="00C86D26">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0D2243" w:rsidRDefault="00631FE5" w:rsidP="007D7ED2">
            <w:pPr>
              <w:spacing w:after="0"/>
              <w:rPr>
                <w:rFonts w:ascii="Arial" w:hAnsi="Arial" w:cs="Arial"/>
                <w:color w:val="000000"/>
                <w:sz w:val="14"/>
                <w:szCs w:val="14"/>
                <w:lang w:val="en-US"/>
              </w:rPr>
            </w:pPr>
            <w:hyperlink r:id="rId259"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4D2E7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0"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7D7ED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7471" w:rsidRPr="000D2243" w:rsidRDefault="00FA7471"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color w:val="000000"/>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A7471" w:rsidRPr="00C86D26" w:rsidRDefault="00FA7471" w:rsidP="007D7ED2">
            <w:pPr>
              <w:spacing w:after="0"/>
              <w:rPr>
                <w:rFonts w:ascii="Arial" w:hAnsi="Arial" w:cs="Arial"/>
                <w:lang w:val="en-US"/>
              </w:rPr>
            </w:pP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1"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2"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FA7471" w:rsidRPr="005E5867" w:rsidTr="000909D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3"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35106A" w:rsidP="007D7ED2">
            <w:pPr>
              <w:spacing w:after="0"/>
              <w:rPr>
                <w:rFonts w:ascii="Arial" w:hAnsi="Arial" w:cs="Arial"/>
                <w:lang w:val="en-US"/>
              </w:rPr>
            </w:pPr>
            <w:r w:rsidRPr="0035106A">
              <w:rPr>
                <w:rFonts w:ascii="Arial" w:hAnsi="Arial" w:cs="Arial"/>
                <w:lang w:val="en-US"/>
              </w:rPr>
              <w:t>CR send directly to CT Plenary</w:t>
            </w:r>
          </w:p>
        </w:tc>
      </w:tr>
      <w:tr w:rsidR="000D2243" w:rsidRPr="000472D1" w:rsidTr="0019684A">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9684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9684A">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4"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0D2243" w:rsidRPr="000472D1" w:rsidRDefault="000D2243"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884042">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5"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0D2243" w:rsidRPr="000472D1" w:rsidRDefault="000D2243"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884042">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6"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884042">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267"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9465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D2243" w:rsidRPr="000472D1" w:rsidRDefault="000D2243"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D2243" w:rsidRPr="000472D1" w:rsidRDefault="000D2243"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D2243"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6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6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0D2243" w:rsidRPr="001171FB" w:rsidTr="006B5C0F">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6B5C0F" w:rsidP="006B5C0F">
            <w:pPr>
              <w:spacing w:after="0"/>
              <w:rPr>
                <w:rFonts w:ascii="Arial" w:hAnsi="Arial" w:cs="Arial"/>
                <w:color w:val="000000"/>
                <w:lang w:val="en-US"/>
              </w:rPr>
            </w:pPr>
            <w:r w:rsidRPr="001171FB">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7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8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9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9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9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9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9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E250CF" w:rsidRDefault="000D2243"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D2243" w:rsidRPr="000472D1" w:rsidRDefault="000D2243"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D2243" w:rsidRPr="000472D1" w:rsidRDefault="000D2243"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D2243" w:rsidRPr="000472D1" w:rsidRDefault="000D2243"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0D2243" w:rsidRPr="000472D1" w:rsidRDefault="000D2243"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D2243"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0D2243" w:rsidRPr="000472D1" w:rsidTr="00D72BD4">
        <w:trPr>
          <w:cantSplit/>
        </w:trPr>
        <w:tc>
          <w:tcPr>
            <w:tcW w:w="993" w:type="dxa"/>
            <w:tcBorders>
              <w:top w:val="nil"/>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0D2243" w:rsidRPr="000472D1" w:rsidTr="00D72BD4">
        <w:trPr>
          <w:cantSplit/>
        </w:trPr>
        <w:tc>
          <w:tcPr>
            <w:tcW w:w="993" w:type="dxa"/>
            <w:tcBorders>
              <w:top w:val="nil"/>
              <w:left w:val="single" w:sz="18" w:space="0" w:color="auto"/>
              <w:bottom w:val="nil"/>
            </w:tcBorders>
          </w:tcPr>
          <w:p w:rsidR="000D2243" w:rsidRPr="0094651D" w:rsidRDefault="000D2243" w:rsidP="002A3262">
            <w:pPr>
              <w:spacing w:after="0"/>
              <w:rPr>
                <w:rFonts w:ascii="Arial" w:hAnsi="Arial" w:cs="Arial"/>
                <w:b/>
                <w:bCs/>
                <w:dstrike/>
                <w:lang w:val="en-US"/>
              </w:rPr>
            </w:pPr>
          </w:p>
        </w:tc>
        <w:tc>
          <w:tcPr>
            <w:tcW w:w="1984" w:type="dxa"/>
            <w:tcBorders>
              <w:top w:val="nil"/>
              <w:bottom w:val="nil"/>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nil"/>
              <w:bottom w:val="nil"/>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nil"/>
              <w:bottom w:val="nil"/>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nil"/>
              <w:bottom w:val="nil"/>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D72BD4">
        <w:trPr>
          <w:cantSplit/>
        </w:trPr>
        <w:tc>
          <w:tcPr>
            <w:tcW w:w="993" w:type="dxa"/>
            <w:tcBorders>
              <w:top w:val="nil"/>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0D2243" w:rsidRPr="000472D1" w:rsidTr="00E517AD">
        <w:trPr>
          <w:cantSplit/>
        </w:trPr>
        <w:tc>
          <w:tcPr>
            <w:tcW w:w="993" w:type="dxa"/>
            <w:tcBorders>
              <w:top w:val="nil"/>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nil"/>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0B30F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18"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2A3262">
            <w:pPr>
              <w:spacing w:after="0"/>
              <w:rPr>
                <w:rFonts w:ascii="Arial" w:hAnsi="Arial" w:cs="Arial"/>
                <w:lang w:val="en-US"/>
              </w:rPr>
            </w:pPr>
            <w:r w:rsidRPr="000472D1">
              <w:rPr>
                <w:rFonts w:ascii="Arial" w:hAnsi="Arial" w:cs="Arial"/>
                <w:color w:val="FF0000"/>
                <w:lang w:val="en-US"/>
              </w:rPr>
              <w:t>Review of the 3GPP work plan</w:t>
            </w:r>
          </w:p>
        </w:tc>
      </w:tr>
      <w:tr w:rsidR="00EF095E" w:rsidRPr="00EF095E" w:rsidTr="00C95C58">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EF095E"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C95C58" w:rsidP="00EF095E">
            <w:pPr>
              <w:spacing w:after="0"/>
              <w:rPr>
                <w:rFonts w:ascii="Arial" w:hAnsi="Arial" w:cs="Arial"/>
                <w:color w:val="000000"/>
                <w:lang w:val="en-US"/>
              </w:rPr>
            </w:pPr>
            <w:r>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EF095E" w:rsidRPr="00EF095E" w:rsidRDefault="00EF095E" w:rsidP="00EF095E">
            <w:pPr>
              <w:spacing w:after="0"/>
              <w:rPr>
                <w:rFonts w:ascii="Arial" w:hAnsi="Arial" w:cs="Arial"/>
                <w:lang w:val="en-US"/>
              </w:rPr>
            </w:pPr>
          </w:p>
        </w:tc>
      </w:tr>
      <w:tr w:rsidR="00EF095E" w:rsidRPr="00EF095E" w:rsidTr="00C95C58">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EF095E"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C95C58" w:rsidP="00EF095E">
            <w:pPr>
              <w:spacing w:after="0"/>
              <w:rPr>
                <w:rFonts w:ascii="Arial" w:hAnsi="Arial" w:cs="Arial"/>
                <w:color w:val="000000"/>
                <w:lang w:val="en-US"/>
              </w:rPr>
            </w:pPr>
            <w:r>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EF095E" w:rsidRPr="00EF095E" w:rsidRDefault="00EF095E" w:rsidP="00EF095E">
            <w:pPr>
              <w:spacing w:after="0"/>
              <w:rPr>
                <w:rFonts w:ascii="Arial" w:hAnsi="Arial" w:cs="Arial"/>
                <w:lang w:val="en-US"/>
              </w:rPr>
            </w:pPr>
          </w:p>
        </w:tc>
      </w:tr>
      <w:tr w:rsidR="00CF5FA9" w:rsidRPr="00104C09" w:rsidTr="00586E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F5FA9" w:rsidRPr="00104C09" w:rsidRDefault="00CF5FA9"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F5FA9" w:rsidRPr="00104C09" w:rsidRDefault="00CF5FA9"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F5FA9" w:rsidRPr="000D2243" w:rsidRDefault="00CF5FA9" w:rsidP="00586E4C">
            <w:pPr>
              <w:spacing w:after="0"/>
              <w:rPr>
                <w:rFonts w:ascii="Arial" w:eastAsia="MS Mincho" w:hAnsi="Arial" w:cs="Arial"/>
                <w:sz w:val="14"/>
                <w:szCs w:val="14"/>
              </w:rPr>
            </w:pPr>
            <w:hyperlink r:id="rId295"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F5FA9" w:rsidRPr="00104C09" w:rsidRDefault="00CF5FA9"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F5FA9" w:rsidRPr="00104C09" w:rsidRDefault="00CF5FA9" w:rsidP="00586E4C">
            <w:pPr>
              <w:spacing w:after="0"/>
              <w:rPr>
                <w:rFonts w:ascii="Arial" w:eastAsia="MS Mincho" w:hAnsi="Arial" w:cs="Arial"/>
              </w:rPr>
            </w:pPr>
            <w:r w:rsidRPr="00104C09">
              <w:rPr>
                <w:rFonts w:ascii="Arial" w:eastAsia="MS Mincho" w:hAnsi="Arial" w:cs="Arial"/>
              </w:rPr>
              <w:t xml:space="preserve">Ericsson LM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F5FA9" w:rsidRPr="00104C09" w:rsidRDefault="00CF5FA9" w:rsidP="00586E4C">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F5FA9" w:rsidRPr="00104C09" w:rsidRDefault="00CF5FA9" w:rsidP="00586E4C">
            <w:pPr>
              <w:spacing w:after="0"/>
              <w:rPr>
                <w:rFonts w:ascii="Arial" w:hAnsi="Arial" w:cs="Arial"/>
                <w:lang w:val="en-US"/>
              </w:rPr>
            </w:pPr>
            <w:r w:rsidRPr="00104C09">
              <w:rPr>
                <w:rFonts w:ascii="Arial" w:hAnsi="Arial" w:cs="Arial"/>
                <w:lang w:val="en-US"/>
              </w:rPr>
              <w:t xml:space="preserve">  </w:t>
            </w:r>
          </w:p>
        </w:tc>
      </w:tr>
      <w:tr w:rsidR="000D2243"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2A3262">
            <w:pPr>
              <w:spacing w:after="0"/>
              <w:rPr>
                <w:rFonts w:ascii="Arial" w:hAnsi="Arial" w:cs="Arial"/>
                <w:lang w:val="en-US"/>
              </w:rPr>
            </w:pPr>
          </w:p>
        </w:tc>
      </w:tr>
      <w:tr w:rsidR="000D2243" w:rsidRPr="000472D1" w:rsidTr="000B1C6A">
        <w:trPr>
          <w:cantSplit/>
        </w:trPr>
        <w:tc>
          <w:tcPr>
            <w:tcW w:w="993" w:type="dxa"/>
            <w:tcBorders>
              <w:top w:val="single" w:sz="4" w:space="0" w:color="auto"/>
              <w:left w:val="single" w:sz="18" w:space="0" w:color="auto"/>
              <w:bottom w:val="nil"/>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96"/>
      <w:footerReference w:type="default" r:id="rId297"/>
      <w:headerReference w:type="first" r:id="rId298"/>
      <w:footerReference w:type="first" r:id="rId29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4CF" w:rsidRDefault="002324CF">
      <w:r>
        <w:separator/>
      </w:r>
    </w:p>
  </w:endnote>
  <w:endnote w:type="continuationSeparator" w:id="0">
    <w:p w:rsidR="002324CF" w:rsidRDefault="0023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pPr>
      <w:pStyle w:val="Pieddepage"/>
    </w:pPr>
    <w:r>
      <w:rPr>
        <w:rStyle w:val="Numrodepage"/>
      </w:rPr>
      <w:fldChar w:fldCharType="begin"/>
    </w:r>
    <w:r>
      <w:rPr>
        <w:rStyle w:val="Numrodepage"/>
      </w:rPr>
      <w:instrText xml:space="preserve"> PAGE </w:instrText>
    </w:r>
    <w:r>
      <w:rPr>
        <w:rStyle w:val="Numrodepage"/>
      </w:rPr>
      <w:fldChar w:fldCharType="separate"/>
    </w:r>
    <w:r w:rsidR="000909D7">
      <w:rPr>
        <w:rStyle w:val="Numrodepage"/>
      </w:rPr>
      <w:t>38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0909D7">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4CF" w:rsidRDefault="002324CF">
      <w:r>
        <w:separator/>
      </w:r>
    </w:p>
  </w:footnote>
  <w:footnote w:type="continuationSeparator" w:id="0">
    <w:p w:rsidR="002324CF" w:rsidRDefault="00232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631FE5" w:rsidRPr="00163A37" w:rsidRDefault="00631FE5"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3.25pt;height:75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050.zip" TargetMode="External"/><Relationship Id="rId299" Type="http://schemas.openxmlformats.org/officeDocument/2006/relationships/footer" Target="footer2.xml"/><Relationship Id="rId21" Type="http://schemas.openxmlformats.org/officeDocument/2006/relationships/hyperlink" Target="file:///C:\Users\LOAM7312\AppData\Local\Microsoft\Windows\INetCache\Content.Outlook\MVEDUEWP\docs\CP-200243.zip" TargetMode="External"/><Relationship Id="rId42" Type="http://schemas.openxmlformats.org/officeDocument/2006/relationships/hyperlink" Target="file:///C:\Users\LOAM7312\AppData\Local\Microsoft\Windows\INetCache\Content.Outlook\MVEDUEWP\docs\CP-200185.zip" TargetMode="External"/><Relationship Id="rId63" Type="http://schemas.openxmlformats.org/officeDocument/2006/relationships/hyperlink" Target="file:///C:\Users\LOAM7312\AppData\Local\Microsoft\Windows\INetCache\Content.Outlook\MVEDUEWP\docs\CP-200072.zip" TargetMode="External"/><Relationship Id="rId84" Type="http://schemas.openxmlformats.org/officeDocument/2006/relationships/hyperlink" Target="file:///C:\Users\LOAM7312\AppData\Local\Microsoft\Windows\INetCache\Content.Outlook\MVEDUEWP\docs\CP-200158.zip" TargetMode="External"/><Relationship Id="rId138" Type="http://schemas.openxmlformats.org/officeDocument/2006/relationships/hyperlink" Target="file:///C:\Users\LOAM7312\AppData\Local\Microsoft\Windows\INetCache\Content.Outlook\MVEDUEWP\docs\CP-200123.zip" TargetMode="External"/><Relationship Id="rId159" Type="http://schemas.openxmlformats.org/officeDocument/2006/relationships/hyperlink" Target="file:///C:\Users\LOAM7312\AppData\Local\Microsoft\Windows\INetCache\Content.Outlook\MVEDUEWP\docs\CP-200256.zip" TargetMode="External"/><Relationship Id="rId170" Type="http://schemas.openxmlformats.org/officeDocument/2006/relationships/hyperlink" Target="file:///C:\Users\LOAM7312\AppData\Local\Microsoft\Windows\INetCache\Content.Outlook\MVEDUEWP\docs\CP-200220.zip" TargetMode="External"/><Relationship Id="rId191" Type="http://schemas.openxmlformats.org/officeDocument/2006/relationships/hyperlink" Target="file:///C:\Users\LOAM7312\AppData\Local\Microsoft\Windows\INetCache\Content.Outlook\MVEDUEWP\docs\CP-200232.zip" TargetMode="External"/><Relationship Id="rId205" Type="http://schemas.openxmlformats.org/officeDocument/2006/relationships/hyperlink" Target="file:///C:\Users\LOAM7312\AppData\Local\Microsoft\Windows\INetCache\Content.Outlook\MVEDUEWP\docs\CP-200017.zip" TargetMode="External"/><Relationship Id="rId226" Type="http://schemas.openxmlformats.org/officeDocument/2006/relationships/hyperlink" Target="file:///C:\Users\LOAM7312\AppData\Local\Microsoft\Windows\INetCache\Content.Outlook\MVEDUEWP\docs\CP-200267.zip" TargetMode="External"/><Relationship Id="rId247" Type="http://schemas.openxmlformats.org/officeDocument/2006/relationships/hyperlink" Target="file:///C:\Users\LOAM7312\AppData\Local\Microsoft\Windows\INetCache\Content.Outlook\MVEDUEWP\docs\CP-200101.zip" TargetMode="External"/><Relationship Id="rId107" Type="http://schemas.openxmlformats.org/officeDocument/2006/relationships/hyperlink" Target="file:///C:\Users\LOAM7312\AppData\Local\Microsoft\Windows\INetCache\Content.Outlook\MVEDUEWP\docs\CP-200040.zip" TargetMode="External"/><Relationship Id="rId268" Type="http://schemas.openxmlformats.org/officeDocument/2006/relationships/hyperlink" Target="file:///C:\Users\LOAM7312\AppData\Local\Microsoft\Windows\INetCache\Content.Outlook\MVEDUEWP\docs\CP-200165.zip" TargetMode="External"/><Relationship Id="rId289" Type="http://schemas.openxmlformats.org/officeDocument/2006/relationships/hyperlink" Target="file:///C:\Users\LOAM7312\AppData\Local\Microsoft\Windows\INetCache\Content.Outlook\MVEDUEWP\docs\CP-200171.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http://www.3gpp.org/ftp/tsg_ct/TSG_CT/TSGC_87e/Docs/CP-200280.zip" TargetMode="External"/><Relationship Id="rId53" Type="http://schemas.openxmlformats.org/officeDocument/2006/relationships/hyperlink" Target="file:///C:\Users\LOAM7312\AppData\Local\Microsoft\Windows\INetCache\Content.Outlook\MVEDUEWP\docs\CP-200054.zip" TargetMode="External"/><Relationship Id="rId74" Type="http://schemas.openxmlformats.org/officeDocument/2006/relationships/hyperlink" Target="file:///C:\Users\LOAM7312\AppData\Local\Microsoft\Windows\INetCache\Content.Outlook\MVEDUEWP\docs\CP-200150.zip" TargetMode="External"/><Relationship Id="rId128" Type="http://schemas.openxmlformats.org/officeDocument/2006/relationships/hyperlink" Target="file:///C:\Users\LOAM7312\AppData\Local\Microsoft\Windows\INetCache\Content.Outlook\MVEDUEWP\docs\CP-200217.zip" TargetMode="External"/><Relationship Id="rId149" Type="http://schemas.openxmlformats.org/officeDocument/2006/relationships/hyperlink" Target="file:///C:\Users\LOAM7312\AppData\Local\Microsoft\Windows\INetCache\Content.Outlook\MVEDUEWP\docs\CP-200095.zip" TargetMode="External"/><Relationship Id="rId5" Type="http://schemas.microsoft.com/office/2007/relationships/stylesWithEffects" Target="stylesWithEffects.xml"/><Relationship Id="rId95" Type="http://schemas.openxmlformats.org/officeDocument/2006/relationships/hyperlink" Target="file:///C:\Users\LOAM7312\AppData\Local\Microsoft\Windows\INetCache\Content.Outlook\MVEDUEWP\docs\CP-200196.zip" TargetMode="External"/><Relationship Id="rId160" Type="http://schemas.openxmlformats.org/officeDocument/2006/relationships/hyperlink" Target="file:///C:\Users\LOAM7312\AppData\Local\Microsoft\Windows\INetCache\Content.Outlook\MVEDUEWP\docs\CP-200226.zip" TargetMode="External"/><Relationship Id="rId181" Type="http://schemas.openxmlformats.org/officeDocument/2006/relationships/hyperlink" Target="file:///C:\Users\LOAM7312\AppData\Local\Microsoft\Windows\INetCache\Content.Outlook\MVEDUEWP\docs\CP-200259.zip" TargetMode="External"/><Relationship Id="rId216" Type="http://schemas.openxmlformats.org/officeDocument/2006/relationships/hyperlink" Target="file:///C:\Users\LOAM7312\AppData\Local\Microsoft\Windows\INetCache\Content.Outlook\MVEDUEWP\docs\CP-200109.zip" TargetMode="External"/><Relationship Id="rId237" Type="http://schemas.openxmlformats.org/officeDocument/2006/relationships/hyperlink" Target="file:///C:\Users\LOAM7312\AppData\Local\Microsoft\Windows\INetCache\Content.Outlook\MVEDUEWP\docs\CP-200021.zip" TargetMode="External"/><Relationship Id="rId258" Type="http://schemas.openxmlformats.org/officeDocument/2006/relationships/hyperlink" Target="file:///C:\Users\LOAM7312\AppData\Local\Microsoft\Windows\INetCache\Content.Outlook\MVEDUEWP\docs\CP-200025.zip" TargetMode="External"/><Relationship Id="rId279" Type="http://schemas.openxmlformats.org/officeDocument/2006/relationships/hyperlink" Target="file:///C:\Users\LOAM7312\AppData\Local\Microsoft\Windows\INetCache\Content.Outlook\MVEDUEWP\docs\CP-200067.zip" TargetMode="External"/><Relationship Id="rId22" Type="http://schemas.openxmlformats.org/officeDocument/2006/relationships/hyperlink" Target="file:///C:\Users\LOAM7312\AppData\Local\Microsoft\Windows\INetCache\Content.Outlook\MVEDUEWP\docs\CP-200244.zip" TargetMode="External"/><Relationship Id="rId43" Type="http://schemas.openxmlformats.org/officeDocument/2006/relationships/hyperlink" Target="file:///C:\Users\LOAM7312\AppData\Local\Microsoft\Windows\INetCache\Content.Outlook\MVEDUEWP\docs\CP-200010.zip" TargetMode="External"/><Relationship Id="rId64" Type="http://schemas.openxmlformats.org/officeDocument/2006/relationships/hyperlink" Target="file:///C:\Users\LOAM7312\AppData\Local\Microsoft\Windows\INetCache\Content.Outlook\MVEDUEWP\docs\CP-200073.zip" TargetMode="External"/><Relationship Id="rId118" Type="http://schemas.openxmlformats.org/officeDocument/2006/relationships/hyperlink" Target="file:///C:\Users\LOAM7312\AppData\Local\Microsoft\Windows\INetCache\Content.Outlook\MVEDUEWP\docs\CP-200052.zip" TargetMode="External"/><Relationship Id="rId139" Type="http://schemas.openxmlformats.org/officeDocument/2006/relationships/hyperlink" Target="file:///C:\Users\LOAM7312\AppData\Local\Microsoft\Windows\INetCache\Content.Outlook\MVEDUEWP\docs\CP-200118.zip" TargetMode="External"/><Relationship Id="rId290" Type="http://schemas.openxmlformats.org/officeDocument/2006/relationships/hyperlink" Target="file:///C:\Users\LOAM7312\AppData\Local\Microsoft\Windows\INetCache\Content.Outlook\MVEDUEWP\docs\CP-200173.zip" TargetMode="External"/><Relationship Id="rId85" Type="http://schemas.openxmlformats.org/officeDocument/2006/relationships/hyperlink" Target="file:///C:\Users\LOAM7312\AppData\Local\Microsoft\Windows\INetCache\Content.Outlook\MVEDUEWP\docs\CP-200159.zip" TargetMode="External"/><Relationship Id="rId150" Type="http://schemas.openxmlformats.org/officeDocument/2006/relationships/hyperlink" Target="file:///C:\Users\LOAM7312\AppData\Local\Microsoft\Windows\INetCache\Content.Outlook\MVEDUEWP\docs\CP-200096.zip" TargetMode="External"/><Relationship Id="rId171" Type="http://schemas.openxmlformats.org/officeDocument/2006/relationships/hyperlink" Target="file:///C:\Users\LOAM7312\AppData\Local\Microsoft\Windows\INetCache\Content.Outlook\MVEDUEWP\docs\CP-200230.zip" TargetMode="External"/><Relationship Id="rId192" Type="http://schemas.openxmlformats.org/officeDocument/2006/relationships/hyperlink" Target="file:///C:\Users\LOAM7312\AppData\Local\Microsoft\Windows\INetCache\Content.Outlook\MVEDUEWP\docs\CP-200137.zip" TargetMode="External"/><Relationship Id="rId206" Type="http://schemas.openxmlformats.org/officeDocument/2006/relationships/hyperlink" Target="file:///C:\Users\LOAM7312\AppData\Local\Microsoft\Windows\INetCache\Content.Outlook\MVEDUEWP\docs\CP-200211.zip" TargetMode="External"/><Relationship Id="rId227" Type="http://schemas.openxmlformats.org/officeDocument/2006/relationships/hyperlink" Target="file:///C:\Users\LOAM7312\AppData\Local\Microsoft\Windows\INetCache\Content.Outlook\MVEDUEWP\docs\CP-200086.zip" TargetMode="External"/><Relationship Id="rId248" Type="http://schemas.openxmlformats.org/officeDocument/2006/relationships/hyperlink" Target="file:///C:\Users\LOAM7312\AppData\Local\Microsoft\Windows\INetCache\Content.Outlook\MVEDUEWP\docs\CP-200134.zip" TargetMode="External"/><Relationship Id="rId269" Type="http://schemas.openxmlformats.org/officeDocument/2006/relationships/hyperlink" Target="file:///C:\Users\LOAM7312\AppData\Local\Microsoft\Windows\INetCache\Content.Outlook\MVEDUEWP\docs\CP-200172.zip" TargetMode="External"/><Relationship Id="rId12" Type="http://schemas.openxmlformats.org/officeDocument/2006/relationships/hyperlink" Target="file:///C:\Users\LOAM7312\AppData\Local\Microsoft\Windows\INetCache\Content.Outlook\MVEDUEWP\docs\CP-200002.zip" TargetMode="External"/><Relationship Id="rId33" Type="http://schemas.openxmlformats.org/officeDocument/2006/relationships/hyperlink" Target="https://www.3gpp.org/specifications/specification-numbering" TargetMode="External"/><Relationship Id="rId108" Type="http://schemas.openxmlformats.org/officeDocument/2006/relationships/hyperlink" Target="file:///C:\Users\LOAM7312\AppData\Local\Microsoft\Windows\INetCache\Content.Outlook\MVEDUEWP\docs\CP-200041.zip" TargetMode="External"/><Relationship Id="rId129" Type="http://schemas.openxmlformats.org/officeDocument/2006/relationships/hyperlink" Target="file:///C:\Users\LOAM7312\AppData\Local\Microsoft\Windows\INetCache\Content.Outlook\MVEDUEWP\docs\CP-200229.zip" TargetMode="External"/><Relationship Id="rId280" Type="http://schemas.openxmlformats.org/officeDocument/2006/relationships/hyperlink" Target="file:///C:\Users\LOAM7312\AppData\Local\Microsoft\Windows\INetCache\Content.Outlook\MVEDUEWP\docs\CP-200068.zip" TargetMode="External"/><Relationship Id="rId54" Type="http://schemas.openxmlformats.org/officeDocument/2006/relationships/hyperlink" Target="file:///C:\Users\LOAM7312\AppData\Local\Microsoft\Windows\INetCache\Content.Outlook\MVEDUEWP\docs\CP-200055.zip" TargetMode="External"/><Relationship Id="rId75" Type="http://schemas.openxmlformats.org/officeDocument/2006/relationships/hyperlink" Target="file:///C:\Users\LOAM7312\AppData\Local\Microsoft\Windows\INetCache\Content.Outlook\MVEDUEWP\docs\CP-200151.zip" TargetMode="External"/><Relationship Id="rId96" Type="http://schemas.openxmlformats.org/officeDocument/2006/relationships/hyperlink" Target="file:///C:\Users\LOAM7312\AppData\Local\Microsoft\Windows\INetCache\Content.Outlook\MVEDUEWP\docs\CP-200197.zip" TargetMode="External"/><Relationship Id="rId140" Type="http://schemas.openxmlformats.org/officeDocument/2006/relationships/hyperlink" Target="file:///C:\Users\LOAM7312\AppData\Local\Microsoft\Windows\INetCache\Content.Outlook\MVEDUEWP\docs\CP-200207.zip" TargetMode="External"/><Relationship Id="rId161" Type="http://schemas.openxmlformats.org/officeDocument/2006/relationships/hyperlink" Target="file:///C:\Users\LOAM7312\AppData\Local\Microsoft\Windows\INetCache\Content.Outlook\MVEDUEWP\docs\CP-200254.zip" TargetMode="External"/><Relationship Id="rId182" Type="http://schemas.openxmlformats.org/officeDocument/2006/relationships/hyperlink" Target="file:///C:\Users\LOAM7312\AppData\Local\Microsoft\Windows\INetCache\Content.Outlook\MVEDUEWP\docs\CP-200268.zip" TargetMode="External"/><Relationship Id="rId217" Type="http://schemas.openxmlformats.org/officeDocument/2006/relationships/hyperlink" Target="file:///C:\Users\LOAM7312\AppData\Local\Microsoft\Windows\INetCache\Content.Outlook\MVEDUEWP\docs\CP-200202.zip" TargetMode="External"/><Relationship Id="rId6" Type="http://schemas.openxmlformats.org/officeDocument/2006/relationships/settings" Target="settings.xml"/><Relationship Id="rId238" Type="http://schemas.openxmlformats.org/officeDocument/2006/relationships/hyperlink" Target="file:///C:\Users\LOAM7312\AppData\Local\Microsoft\Windows\INetCache\Content.Outlook\MVEDUEWP\docs\CP-200125.zip" TargetMode="External"/><Relationship Id="rId259" Type="http://schemas.openxmlformats.org/officeDocument/2006/relationships/hyperlink" Target="file:///C:\Users\LOAM7312\AppData\Local\Microsoft\Windows\INetCache\Content.Outlook\MVEDUEWP\docs\CP-200213.zip" TargetMode="External"/><Relationship Id="rId23" Type="http://schemas.openxmlformats.org/officeDocument/2006/relationships/hyperlink" Target="file:///C:\Users\LOAM7312\AppData\Local\Microsoft\Windows\INetCache\Content.Outlook\MVEDUEWP\docs\CP-200245.zip" TargetMode="External"/><Relationship Id="rId119" Type="http://schemas.openxmlformats.org/officeDocument/2006/relationships/hyperlink" Target="file:///C:\Users\LOAM7312\AppData\Local\Microsoft\Windows\INetCache\Content.Outlook\MVEDUEWP\docs\CP-200087.zip" TargetMode="External"/><Relationship Id="rId270" Type="http://schemas.openxmlformats.org/officeDocument/2006/relationships/hyperlink" Target="file:///C:\Users\LOAM7312\AppData\Local\Microsoft\Windows\INetCache\Content.Outlook\MVEDUEWP\docs\CP-200186.zip" TargetMode="External"/><Relationship Id="rId291" Type="http://schemas.openxmlformats.org/officeDocument/2006/relationships/hyperlink" Target="file:///C:\Users\LOAM7312\AppData\Local\Microsoft\Windows\INetCache\Content.Outlook\MVEDUEWP\docs\CP-200174.zip" TargetMode="External"/><Relationship Id="rId44" Type="http://schemas.openxmlformats.org/officeDocument/2006/relationships/hyperlink" Target="file:///C:\Users\LOAM7312\AppData\Local\Microsoft\Windows\INetCache\Content.Outlook\MVEDUEWP\docs\CP-200011.zip" TargetMode="External"/><Relationship Id="rId65" Type="http://schemas.openxmlformats.org/officeDocument/2006/relationships/hyperlink" Target="file:///C:\Users\LOAM7312\AppData\Local\Microsoft\Windows\INetCache\Content.Outlook\MVEDUEWP\docs\CP-200074.zip" TargetMode="External"/><Relationship Id="rId86" Type="http://schemas.openxmlformats.org/officeDocument/2006/relationships/hyperlink" Target="file:///C:\Users\LOAM7312\AppData\Local\Microsoft\Windows\INetCache\Content.Outlook\MVEDUEWP\docs\CP-200160.zip" TargetMode="External"/><Relationship Id="rId130" Type="http://schemas.openxmlformats.org/officeDocument/2006/relationships/hyperlink" Target="file:///C:\Users\LOAM7312\AppData\Local\Microsoft\Windows\INetCache\Content.Outlook\MVEDUEWP\docs\CP-200120.zip" TargetMode="External"/><Relationship Id="rId151" Type="http://schemas.openxmlformats.org/officeDocument/2006/relationships/hyperlink" Target="file:///C:\Users\LOAM7312\AppData\Local\Microsoft\Windows\INetCache\Content.Outlook\MVEDUEWP\docs\CP-200097.zip" TargetMode="External"/><Relationship Id="rId172" Type="http://schemas.openxmlformats.org/officeDocument/2006/relationships/hyperlink" Target="file:///C:\Users\LOAM7312\AppData\Local\Microsoft\Windows\INetCache\Content.Outlook\MVEDUEWP\docs\CP-200018.zip" TargetMode="External"/><Relationship Id="rId193" Type="http://schemas.openxmlformats.org/officeDocument/2006/relationships/hyperlink" Target="file:///C:\Users\LOAM7312\AppData\Local\Microsoft\Windows\INetCache\Content.Outlook\MVEDUEWP\docs\CP-200233.zip" TargetMode="External"/><Relationship Id="rId207" Type="http://schemas.openxmlformats.org/officeDocument/2006/relationships/hyperlink" Target="file:///C:\Users\LOAM7312\AppData\Local\Microsoft\Windows\INetCache\Content.Outlook\MVEDUEWP\docs\CP-200031.zip" TargetMode="External"/><Relationship Id="rId228" Type="http://schemas.openxmlformats.org/officeDocument/2006/relationships/hyperlink" Target="file:///C:\Users\LOAM7312\AppData\Local\Microsoft\Windows\INetCache\Content.Outlook\MVEDUEWP\docs\CP-200119.zip" TargetMode="External"/><Relationship Id="rId249" Type="http://schemas.openxmlformats.org/officeDocument/2006/relationships/hyperlink" Target="file:///C:\Users\LOAM7312\AppData\Local\Microsoft\Windows\INetCache\Content.Outlook\MVEDUEWP\docs\CP-200140.zip" TargetMode="External"/><Relationship Id="rId13" Type="http://schemas.openxmlformats.org/officeDocument/2006/relationships/hyperlink" Target="file:///C:\Users\LOAM7312\AppData\Local\Microsoft\Windows\INetCache\Content.Outlook\MVEDUEWP\docs\CP-200003.zip" TargetMode="External"/><Relationship Id="rId109" Type="http://schemas.openxmlformats.org/officeDocument/2006/relationships/hyperlink" Target="file:///C:\Users\LOAM7312\AppData\Local\Microsoft\Windows\INetCache\Content.Outlook\MVEDUEWP\docs\CP-200042.zip" TargetMode="External"/><Relationship Id="rId260" Type="http://schemas.openxmlformats.org/officeDocument/2006/relationships/hyperlink" Target="file:///C:\Users\LOAM7312\AppData\Local\Microsoft\Windows\INetCache\Content.Outlook\MVEDUEWP\docs\CP-200205.zip" TargetMode="External"/><Relationship Id="rId281" Type="http://schemas.openxmlformats.org/officeDocument/2006/relationships/hyperlink" Target="file:///C:\Users\LOAM7312\AppData\Local\Microsoft\Windows\INetCache\Content.Outlook\MVEDUEWP\docs\CP-200093.zip" TargetMode="External"/><Relationship Id="rId34" Type="http://schemas.openxmlformats.org/officeDocument/2006/relationships/hyperlink" Target="http://www.3gpp.org/ftp/tsg_ct/TSG_CT/TSGC_87e/Docs/CP-200281.zip" TargetMode="External"/><Relationship Id="rId55" Type="http://schemas.openxmlformats.org/officeDocument/2006/relationships/hyperlink" Target="file:///C:\Users\LOAM7312\AppData\Local\Microsoft\Windows\INetCache\Content.Outlook\MVEDUEWP\docs\CP-200056.zip" TargetMode="External"/><Relationship Id="rId76" Type="http://schemas.openxmlformats.org/officeDocument/2006/relationships/hyperlink" Target="file:///C:\Users\LOAM7312\AppData\Local\Microsoft\Windows\INetCache\Content.Outlook\MVEDUEWP\docs\CP-200152.zip" TargetMode="External"/><Relationship Id="rId97" Type="http://schemas.openxmlformats.org/officeDocument/2006/relationships/hyperlink" Target="file:///C:\Users\LOAM7312\AppData\Local\Microsoft\Windows\INetCache\Content.Outlook\MVEDUEWP\docs\CP-200283.zip" TargetMode="External"/><Relationship Id="rId120" Type="http://schemas.openxmlformats.org/officeDocument/2006/relationships/hyperlink" Target="file:///C:\Users\LOAM7312\AppData\Local\Microsoft\Windows\INetCache\Content.Outlook\MVEDUEWP\docs\CP-200088.zip" TargetMode="External"/><Relationship Id="rId141" Type="http://schemas.openxmlformats.org/officeDocument/2006/relationships/hyperlink" Target="file:///C:\Users\LOAM7312\AppData\Local\Microsoft\Windows\INetCache\Content.Outlook\MVEDUEWP\docs\CP-200136.zip" TargetMode="External"/><Relationship Id="rId7" Type="http://schemas.openxmlformats.org/officeDocument/2006/relationships/webSettings" Target="webSettings.xml"/><Relationship Id="rId162" Type="http://schemas.openxmlformats.org/officeDocument/2006/relationships/hyperlink" Target="file:///C:\Users\LOAM7312\AppData\Local\Microsoft\Windows\INetCache\Content.Outlook\MVEDUEWP\docs\CP-200033.zip" TargetMode="External"/><Relationship Id="rId183" Type="http://schemas.openxmlformats.org/officeDocument/2006/relationships/hyperlink" Target="file:///C:\Users\LOAM7312\AppData\Local\Microsoft\Windows\INetCache\Content.Outlook\MVEDUEWP\docs\CP-200269.zip" TargetMode="External"/><Relationship Id="rId218" Type="http://schemas.openxmlformats.org/officeDocument/2006/relationships/hyperlink" Target="file:///C:\Users\LOAM7312\AppData\Local\Microsoft\Windows\INetCache\Content.Outlook\MVEDUEWP\docs\CP-200265.zip" TargetMode="External"/><Relationship Id="rId239" Type="http://schemas.openxmlformats.org/officeDocument/2006/relationships/hyperlink" Target="file:///C:\Users\LOAM7312\AppData\Local\Microsoft\Windows\INetCache\Content.Outlook\MVEDUEWP\docs\CP-200037.zip" TargetMode="External"/><Relationship Id="rId2" Type="http://schemas.openxmlformats.org/officeDocument/2006/relationships/customXml" Target="../customXml/item1.xml"/><Relationship Id="rId29" Type="http://schemas.openxmlformats.org/officeDocument/2006/relationships/hyperlink" Target="file:///C:\Users\LOAM7312\AppData\Local\Microsoft\Windows\INetCache\Content.Outlook\MVEDUEWP\docs\CP-200251.zip" TargetMode="External"/><Relationship Id="rId250" Type="http://schemas.openxmlformats.org/officeDocument/2006/relationships/hyperlink" Target="file:///C:\Users\LOAM7312\AppData\Local\Microsoft\Windows\INetCache\Content.Outlook\MVEDUEWP\docs\CP-200235.zip" TargetMode="External"/><Relationship Id="rId255" Type="http://schemas.openxmlformats.org/officeDocument/2006/relationships/hyperlink" Target="file:///C:\Users\LOAM7312\AppData\Local\Microsoft\Windows\INetCache\Content.Outlook\MVEDUEWP\docs\CP-200022.zip" TargetMode="External"/><Relationship Id="rId271" Type="http://schemas.openxmlformats.org/officeDocument/2006/relationships/hyperlink" Target="file:///C:\Users\LOAM7312\AppData\Local\Microsoft\Windows\INetCache\Content.Outlook\MVEDUEWP\docs\CP-200187.zip" TargetMode="External"/><Relationship Id="rId276" Type="http://schemas.openxmlformats.org/officeDocument/2006/relationships/hyperlink" Target="file:///C:\Users\LOAM7312\AppData\Local\Microsoft\Windows\INetCache\Content.Outlook\MVEDUEWP\docs\CP-200064.zip" TargetMode="External"/><Relationship Id="rId292" Type="http://schemas.openxmlformats.org/officeDocument/2006/relationships/hyperlink" Target="file:///C:\Users\LOAM7312\AppData\Local\Microsoft\Windows\INetCache\Content.Outlook\MVEDUEWP\docs\CP-200175.zip" TargetMode="External"/><Relationship Id="rId297" Type="http://schemas.openxmlformats.org/officeDocument/2006/relationships/footer" Target="footer1.xml"/><Relationship Id="rId24" Type="http://schemas.openxmlformats.org/officeDocument/2006/relationships/hyperlink" Target="file:///C:\Users\LOAM7312\AppData\Local\Microsoft\Windows\INetCache\Content.Outlook\MVEDUEWP\docs\CP-200246.zip" TargetMode="External"/><Relationship Id="rId40" Type="http://schemas.openxmlformats.org/officeDocument/2006/relationships/hyperlink" Target="file:///C:\Users\LOAM7312\AppData\Local\Microsoft\Windows\INetCache\Content.Outlook\MVEDUEWP\docs\CP-200106.zip" TargetMode="External"/><Relationship Id="rId45" Type="http://schemas.openxmlformats.org/officeDocument/2006/relationships/hyperlink" Target="file:///C:\Users\LOAM7312\AppData\Local\Microsoft\Windows\INetCache\Content.Outlook\MVEDUEWP\docs\CP-200012.zip" TargetMode="External"/><Relationship Id="rId66" Type="http://schemas.openxmlformats.org/officeDocument/2006/relationships/hyperlink" Target="file:///C:\Users\LOAM7312\AppData\Local\Microsoft\Windows\INetCache\Content.Outlook\MVEDUEWP\docs\CP-200075.zip" TargetMode="External"/><Relationship Id="rId87" Type="http://schemas.openxmlformats.org/officeDocument/2006/relationships/hyperlink" Target="file:///C:\Users\LOAM7312\AppData\Local\Microsoft\Windows\INetCache\Content.Outlook\MVEDUEWP\docs\CP-200161.zip" TargetMode="External"/><Relationship Id="rId110" Type="http://schemas.openxmlformats.org/officeDocument/2006/relationships/hyperlink" Target="file:///C:\Users\LOAM7312\AppData\Local\Microsoft\Windows\INetCache\Content.Outlook\MVEDUEWP\docs\CP-200138.zip" TargetMode="External"/><Relationship Id="rId115" Type="http://schemas.openxmlformats.org/officeDocument/2006/relationships/hyperlink" Target="file:///C:\Users\LOAM7312\AppData\Local\Microsoft\Windows\INetCache\Content.Outlook\MVEDUEWP\docs\CP-200047.zip" TargetMode="External"/><Relationship Id="rId131" Type="http://schemas.openxmlformats.org/officeDocument/2006/relationships/hyperlink" Target="file:///C:\Users\LOAM7312\AppData\Local\Microsoft\Windows\INetCache\Content.Outlook\MVEDUEWP\docs\CP-200126.zip" TargetMode="External"/><Relationship Id="rId136" Type="http://schemas.openxmlformats.org/officeDocument/2006/relationships/hyperlink" Target="file:///C:\Users\LOAM7312\AppData\Local\Microsoft\Windows\INetCache\Content.Outlook\MVEDUEWP\docs\CP-200121.zip" TargetMode="External"/><Relationship Id="rId157" Type="http://schemas.openxmlformats.org/officeDocument/2006/relationships/hyperlink" Target="file:///C:\Users\LOAM7312\AppData\Local\Microsoft\Windows\INetCache\Content.Outlook\MVEDUEWP\docs\CP-200218.zip" TargetMode="External"/><Relationship Id="rId178" Type="http://schemas.openxmlformats.org/officeDocument/2006/relationships/hyperlink" Target="file:///C:\Users\LOAM7312\AppData\Local\Microsoft\Windows\INetCache\Content.Outlook\MVEDUEWP\docs\CP-200102.zip" TargetMode="External"/><Relationship Id="rId301" Type="http://schemas.openxmlformats.org/officeDocument/2006/relationships/theme" Target="theme/theme1.xml"/><Relationship Id="rId61" Type="http://schemas.openxmlformats.org/officeDocument/2006/relationships/hyperlink" Target="file:///C:\Users\LOAM7312\AppData\Local\Microsoft\Windows\INetCache\Content.Outlook\MVEDUEWP\docs\CP-200070.zip" TargetMode="External"/><Relationship Id="rId82" Type="http://schemas.openxmlformats.org/officeDocument/2006/relationships/hyperlink" Target="file:///C:\Users\LOAM7312\AppData\Local\Microsoft\Windows\INetCache\Content.Outlook\MVEDUEWP\docs\CP-200156.zip" TargetMode="External"/><Relationship Id="rId152" Type="http://schemas.openxmlformats.org/officeDocument/2006/relationships/hyperlink" Target="file:///C:\Users\LOAM7312\AppData\Local\Microsoft\Windows\INetCache\Content.Outlook\MVEDUEWP\docs\CP-200105.zip" TargetMode="External"/><Relationship Id="rId173" Type="http://schemas.openxmlformats.org/officeDocument/2006/relationships/hyperlink" Target="file:///C:\Users\LOAM7312\AppData\Local\Microsoft\Windows\INetCache\Content.Outlook\MVEDUEWP\docs\CP-200177.zip" TargetMode="External"/><Relationship Id="rId194" Type="http://schemas.openxmlformats.org/officeDocument/2006/relationships/hyperlink" Target="file:///C:\Users\LOAM7312\AppData\Local\Microsoft\Windows\INetCache\Content.Outlook\MVEDUEWP\docs\CP-200228.zip" TargetMode="External"/><Relationship Id="rId199" Type="http://schemas.openxmlformats.org/officeDocument/2006/relationships/hyperlink" Target="file:///C:\Users\LOAM7312\AppData\Local\Microsoft\Windows\INetCache\Content.Outlook\MVEDUEWP\docs\CP-200034.zip" TargetMode="External"/><Relationship Id="rId203" Type="http://schemas.openxmlformats.org/officeDocument/2006/relationships/hyperlink" Target="file:///C:\Users\LOAM7312\AppData\Local\Microsoft\Windows\INetCache\Content.Outlook\MVEDUEWP\docs\CP-200091.zip" TargetMode="External"/><Relationship Id="rId208" Type="http://schemas.openxmlformats.org/officeDocument/2006/relationships/hyperlink" Target="file:///C:\Users\LOAM7312\AppData\Local\Microsoft\Windows\INetCache\Content.Outlook\MVEDUEWP\docs\CP-200114.zip" TargetMode="External"/><Relationship Id="rId229" Type="http://schemas.openxmlformats.org/officeDocument/2006/relationships/hyperlink" Target="file:///C:\Users\LOAM7312\AppData\Local\Microsoft\Windows\INetCache\Content.Outlook\MVEDUEWP\docs\CP-200212.zip" TargetMode="External"/><Relationship Id="rId19" Type="http://schemas.openxmlformats.org/officeDocument/2006/relationships/hyperlink" Target="file:///C:\Users\LOAM7312\AppData\Local\Microsoft\Windows\INetCache\Content.Outlook\MVEDUEWP\docs\CP-200006.zip" TargetMode="External"/><Relationship Id="rId224" Type="http://schemas.openxmlformats.org/officeDocument/2006/relationships/hyperlink" Target="file:///C:\Users\LOAM7312\AppData\Local\Microsoft\Windows\INetCache\Content.Outlook\MVEDUEWP\docs\CP-200036.zip" TargetMode="External"/><Relationship Id="rId240" Type="http://schemas.openxmlformats.org/officeDocument/2006/relationships/hyperlink" Target="file:///C:\Users\LOAM7312\AppData\Local\Microsoft\Windows\INetCache\Content.Outlook\MVEDUEWP\docs\CP-200209.zip" TargetMode="External"/><Relationship Id="rId245" Type="http://schemas.openxmlformats.org/officeDocument/2006/relationships/hyperlink" Target="file:///C:\Users\LOAM7312\AppData\Local\Microsoft\Windows\INetCache\Content.Outlook\MVEDUEWP\docs\CP-200219.zip" TargetMode="External"/><Relationship Id="rId261" Type="http://schemas.openxmlformats.org/officeDocument/2006/relationships/hyperlink" Target="file:///C:\Users\LOAM7312\AppData\Local\Microsoft\Windows\INetCache\Content.Outlook\MVEDUEWP\docs\CP-200027.zip" TargetMode="External"/><Relationship Id="rId266" Type="http://schemas.openxmlformats.org/officeDocument/2006/relationships/hyperlink" Target="file:///C:\Users\LOAM7312\AppData\Local\Microsoft\Windows\INetCache\Content.Outlook\MVEDUEWP\docs\CP-200116.zip" TargetMode="External"/><Relationship Id="rId287" Type="http://schemas.openxmlformats.org/officeDocument/2006/relationships/hyperlink" Target="file:///C:\Users\LOAM7312\AppData\Local\Microsoft\Windows\INetCache\Content.Outlook\MVEDUEWP\docs\CP-200169.zip" TargetMode="External"/><Relationship Id="rId14" Type="http://schemas.openxmlformats.org/officeDocument/2006/relationships/hyperlink" Target="file:///C:\Users\LOAM7312\AppData\Local\Microsoft\Windows\INetCache\Content.Outlook\MVEDUEWP\docs\CP-200004.zip" TargetMode="External"/><Relationship Id="rId30" Type="http://schemas.openxmlformats.org/officeDocument/2006/relationships/hyperlink" Target="http://www.3gpp.org/ftp/tsg_ct/TSG_CT/TSGC_87e/Docs/CP-200279.zip" TargetMode="External"/><Relationship Id="rId35" Type="http://schemas.openxmlformats.org/officeDocument/2006/relationships/hyperlink" Target="http://www.3gpp.org/ftp/tsg_ct/TSG_CT/TSGC_87e/Docs/CP-200282.zip" TargetMode="External"/><Relationship Id="rId56" Type="http://schemas.openxmlformats.org/officeDocument/2006/relationships/hyperlink" Target="file:///C:\Users\LOAM7312\AppData\Local\Microsoft\Windows\INetCache\Content.Outlook\MVEDUEWP\docs\CP-200057.zip" TargetMode="External"/><Relationship Id="rId77" Type="http://schemas.openxmlformats.org/officeDocument/2006/relationships/hyperlink" Target="file:///C:\Users\LOAM7312\AppData\Local\Microsoft\Windows\INetCache\Content.Outlook\MVEDUEWP\docs\CP-200153.zip" TargetMode="External"/><Relationship Id="rId100" Type="http://schemas.openxmlformats.org/officeDocument/2006/relationships/hyperlink" Target="file:///C:\Users\LOAM7312\AppData\Local\Microsoft\Windows\INetCache\Content.Outlook\MVEDUEWP\docs\CP-200146.zip" TargetMode="External"/><Relationship Id="rId105" Type="http://schemas.openxmlformats.org/officeDocument/2006/relationships/hyperlink" Target="file:///C:\Users\LOAM7312\AppData\Local\Microsoft\Windows\INetCache\Content.Outlook\MVEDUEWP\docs\CP-200038.zip" TargetMode="External"/><Relationship Id="rId126" Type="http://schemas.openxmlformats.org/officeDocument/2006/relationships/hyperlink" Target="file:///C:\Users\LOAM7312\AppData\Local\Microsoft\Windows\INetCache\Content.Outlook\MVEDUEWP\docs\CP-200261.zip" TargetMode="External"/><Relationship Id="rId147" Type="http://schemas.openxmlformats.org/officeDocument/2006/relationships/hyperlink" Target="file:///C:\Users\LOAM7312\AppData\Local\Microsoft\Windows\INetCache\Content.Outlook\MVEDUEWP\docs\CP-200183.zip" TargetMode="External"/><Relationship Id="rId168" Type="http://schemas.openxmlformats.org/officeDocument/2006/relationships/hyperlink" Target="file:///C:\Users\LOAM7312\AppData\Local\Microsoft\Windows\INetCache\Content.Outlook\MVEDUEWP\docs\CP-200198.zip" TargetMode="External"/><Relationship Id="rId282" Type="http://schemas.openxmlformats.org/officeDocument/2006/relationships/hyperlink" Target="file:///C:\Users\LOAM7312\AppData\Local\Microsoft\Windows\INetCache\Content.Outlook\MVEDUEWP\docs\CP-200163.zip" TargetMode="Externa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051.zip" TargetMode="External"/><Relationship Id="rId72" Type="http://schemas.openxmlformats.org/officeDocument/2006/relationships/hyperlink" Target="file:///C:\Users\LOAM7312\AppData\Local\Microsoft\Windows\INetCache\Content.Outlook\MVEDUEWP\docs\CP-200081.zip" TargetMode="External"/><Relationship Id="rId93" Type="http://schemas.openxmlformats.org/officeDocument/2006/relationships/hyperlink" Target="file:///C:\Users\LOAM7312\AppData\Local\Microsoft\Windows\INetCache\Content.Outlook\MVEDUEWP\docs\CP-200194.zip" TargetMode="External"/><Relationship Id="rId98" Type="http://schemas.openxmlformats.org/officeDocument/2006/relationships/hyperlink" Target="file:///C:\Users\LOAM7312\AppData\Local\Microsoft\Windows\INetCache\Content.Outlook\MVEDUEWP\docs\CP-200058.zip" TargetMode="External"/><Relationship Id="rId121" Type="http://schemas.openxmlformats.org/officeDocument/2006/relationships/hyperlink" Target="file:///C:\Users\LOAM7312\AppData\Local\Microsoft\Windows\INetCache\Content.Outlook\MVEDUEWP\docs\CP-200090.zip" TargetMode="External"/><Relationship Id="rId142" Type="http://schemas.openxmlformats.org/officeDocument/2006/relationships/hyperlink" Target="file:///C:\Users\LOAM7312\AppData\Local\Microsoft\Windows\INetCache\Content.Outlook\MVEDUEWP\docs\CP-200141.zip" TargetMode="External"/><Relationship Id="rId163" Type="http://schemas.openxmlformats.org/officeDocument/2006/relationships/hyperlink" Target="file:///C:\Users\LOAM7312\AppData\Local\Microsoft\Windows\INetCache\Content.Outlook\MVEDUEWP\docs\CP-200178.zip" TargetMode="External"/><Relationship Id="rId184" Type="http://schemas.openxmlformats.org/officeDocument/2006/relationships/hyperlink" Target="file:///C:\Users\LOAM7312\AppData\Local\Microsoft\Windows\INetCache\Content.Outlook\MVEDUEWP\docs\CP-200030.zip" TargetMode="External"/><Relationship Id="rId189" Type="http://schemas.openxmlformats.org/officeDocument/2006/relationships/hyperlink" Target="file:///C:\Users\LOAM7312\AppData\Local\Microsoft\Windows\INetCache\Content.Outlook\MVEDUEWP\docs\CP-200224.zip" TargetMode="External"/><Relationship Id="rId219" Type="http://schemas.openxmlformats.org/officeDocument/2006/relationships/hyperlink" Target="file:///C:\Users\LOAM7312\AppData\Local\Microsoft\Windows\INetCache\Content.Outlook\MVEDUEWP\docs\CP-200024.zip" TargetMode="External"/><Relationship Id="rId3" Type="http://schemas.openxmlformats.org/officeDocument/2006/relationships/numbering" Target="numbering.xml"/><Relationship Id="rId214" Type="http://schemas.openxmlformats.org/officeDocument/2006/relationships/hyperlink" Target="file:///C:\Users\LOAM7312\AppData\Local\Microsoft\Windows\INetCache\Content.Outlook\MVEDUEWP\docs\CP-200260.zip" TargetMode="External"/><Relationship Id="rId230" Type="http://schemas.openxmlformats.org/officeDocument/2006/relationships/hyperlink" Target="file:///C:\Users\LOAM7312\AppData\Local\Microsoft\Windows\INetCache\Content.Outlook\MVEDUEWP\docs\CP-200142.zip" TargetMode="External"/><Relationship Id="rId235" Type="http://schemas.openxmlformats.org/officeDocument/2006/relationships/hyperlink" Target="file:///C:\Users\LOAM7312\AppData\Local\Microsoft\Windows\INetCache\Content.Outlook\MVEDUEWP\docs\CP-200257.zip" TargetMode="External"/><Relationship Id="rId251" Type="http://schemas.openxmlformats.org/officeDocument/2006/relationships/hyperlink" Target="file:///C:\Users\LOAM7312\AppData\Local\Microsoft\Windows\INetCache\Content.Outlook\MVEDUEWP\docs\CP-200258.zip" TargetMode="External"/><Relationship Id="rId256" Type="http://schemas.openxmlformats.org/officeDocument/2006/relationships/hyperlink" Target="file:///C:\Users\LOAM7312\AppData\Local\Microsoft\Windows\INetCache\Content.Outlook\MVEDUEWP\docs\CP-200108.zip" TargetMode="External"/><Relationship Id="rId277" Type="http://schemas.openxmlformats.org/officeDocument/2006/relationships/hyperlink" Target="file:///C:\Users\LOAM7312\AppData\Local\Microsoft\Windows\INetCache\Content.Outlook\MVEDUEWP\docs\CP-200065.zip" TargetMode="External"/><Relationship Id="rId298" Type="http://schemas.openxmlformats.org/officeDocument/2006/relationships/header" Target="header2.xml"/><Relationship Id="rId25" Type="http://schemas.openxmlformats.org/officeDocument/2006/relationships/hyperlink" Target="file:///C:\Users\LOAM7312\AppData\Local\Microsoft\Windows\INetCache\Content.Outlook\MVEDUEWP\docs\CP-200247.zip" TargetMode="External"/><Relationship Id="rId46" Type="http://schemas.openxmlformats.org/officeDocument/2006/relationships/hyperlink" Target="file:///C:\Users\LOAM7312\AppData\Local\Microsoft\Windows\INetCache\Content.Outlook\MVEDUEWP\docs\CP-200013.zip" TargetMode="External"/><Relationship Id="rId67" Type="http://schemas.openxmlformats.org/officeDocument/2006/relationships/hyperlink" Target="file:///C:\Users\LOAM7312\AppData\Local\Microsoft\Windows\INetCache\Content.Outlook\MVEDUEWP\docs\CP-200076.zip" TargetMode="External"/><Relationship Id="rId116" Type="http://schemas.openxmlformats.org/officeDocument/2006/relationships/hyperlink" Target="file:///C:\Users\LOAM7312\AppData\Local\Microsoft\Windows\INetCache\Content.Outlook\MVEDUEWP\docs\CP-200048.zip" TargetMode="External"/><Relationship Id="rId137" Type="http://schemas.openxmlformats.org/officeDocument/2006/relationships/hyperlink" Target="file:///C:\Users\LOAM7312\AppData\Local\Microsoft\Windows\INetCache\Content.Outlook\MVEDUEWP\docs\CP-200089.zip" TargetMode="External"/><Relationship Id="rId158" Type="http://schemas.openxmlformats.org/officeDocument/2006/relationships/hyperlink" Target="file:///C:\Users\LOAM7312\AppData\Local\Microsoft\Windows\INetCache\Content.Outlook\MVEDUEWP\docs\CP-200255.zip" TargetMode="External"/><Relationship Id="rId272" Type="http://schemas.openxmlformats.org/officeDocument/2006/relationships/hyperlink" Target="file:///C:\Users\LOAM7312\AppData\Local\Microsoft\Windows\INetCache\Content.Outlook\MVEDUEWP\docs\CP-200060.zip" TargetMode="External"/><Relationship Id="rId293" Type="http://schemas.openxmlformats.org/officeDocument/2006/relationships/hyperlink" Target="file:///C:\Users\LOAM7312\AppData\Local\Microsoft\Windows\INetCache\Content.Outlook\MVEDUEWP\docs\CP-200188.zip" TargetMode="External"/><Relationship Id="rId20" Type="http://schemas.openxmlformats.org/officeDocument/2006/relationships/hyperlink" Target="file:///C:\Users\LOAM7312\AppData\Local\Microsoft\Windows\INetCache\Content.Outlook\MVEDUEWP\docs\CP-200007.zip" TargetMode="External"/><Relationship Id="rId41" Type="http://schemas.openxmlformats.org/officeDocument/2006/relationships/hyperlink" Target="file:///C:\Users\LOAM7312\AppData\Local\Microsoft\Windows\INetCache\Content.Outlook\MVEDUEWP\docs\CP-200184.zip" TargetMode="External"/><Relationship Id="rId62" Type="http://schemas.openxmlformats.org/officeDocument/2006/relationships/hyperlink" Target="file:///C:\Users\LOAM7312\AppData\Local\Microsoft\Windows\INetCache\Content.Outlook\MVEDUEWP\docs\CP-200071.zip" TargetMode="External"/><Relationship Id="rId83" Type="http://schemas.openxmlformats.org/officeDocument/2006/relationships/hyperlink" Target="file:///C:\Users\LOAM7312\AppData\Local\Microsoft\Windows\INetCache\Content.Outlook\MVEDUEWP\docs\CP-200157.zip" TargetMode="External"/><Relationship Id="rId88" Type="http://schemas.openxmlformats.org/officeDocument/2006/relationships/hyperlink" Target="file:///C:\Users\LOAM7312\AppData\Local\Microsoft\Windows\INetCache\Content.Outlook\MVEDUEWP\docs\CP-200162.zip" TargetMode="External"/><Relationship Id="rId111" Type="http://schemas.openxmlformats.org/officeDocument/2006/relationships/hyperlink" Target="file:///C:\Users\LOAM7312\AppData\Local\Microsoft\Windows\INetCache\Content.Outlook\MVEDUEWP\docs\CP-200043.zip" TargetMode="External"/><Relationship Id="rId132" Type="http://schemas.openxmlformats.org/officeDocument/2006/relationships/hyperlink" Target="file:///C:\Users\LOAM7312\AppData\Local\Microsoft\Windows\INetCache\Content.Outlook\MVEDUEWP\docs\CP-200094.zip" TargetMode="External"/><Relationship Id="rId153" Type="http://schemas.openxmlformats.org/officeDocument/2006/relationships/hyperlink" Target="file:///C:\Users\LOAM7312\AppData\Local\Microsoft\Windows\INetCache\Content.Outlook\MVEDUEWP\docs\CP-200129.zip" TargetMode="External"/><Relationship Id="rId174" Type="http://schemas.openxmlformats.org/officeDocument/2006/relationships/hyperlink" Target="file:///C:\Users\LOAM7312\AppData\Local\Microsoft\Windows\INetCache\Content.Outlook\MVEDUEWP\docs\CP-200180.zip" TargetMode="External"/><Relationship Id="rId179" Type="http://schemas.openxmlformats.org/officeDocument/2006/relationships/hyperlink" Target="file:///C:\Users\LOAM7312\AppData\Local\Microsoft\Windows\INetCache\Content.Outlook\MVEDUEWP\docs\CP-200103.zip" TargetMode="External"/><Relationship Id="rId195" Type="http://schemas.openxmlformats.org/officeDocument/2006/relationships/hyperlink" Target="file:///C:\Users\LOAM7312\AppData\Local\Microsoft\Windows\INetCache\Content.Outlook\MVEDUEWP\docs\CP-200035.zip" TargetMode="External"/><Relationship Id="rId209" Type="http://schemas.openxmlformats.org/officeDocument/2006/relationships/hyperlink" Target="file:///C:\Users\LOAM7312\AppData\Local\Microsoft\Windows\INetCache\Content.Outlook\MVEDUEWP\docs\CP-200204.zip" TargetMode="External"/><Relationship Id="rId190" Type="http://schemas.openxmlformats.org/officeDocument/2006/relationships/hyperlink" Target="file:///C:\Users\LOAM7312\AppData\Local\Microsoft\Windows\INetCache\Content.Outlook\MVEDUEWP\docs\CP-200236.zip" TargetMode="External"/><Relationship Id="rId204" Type="http://schemas.openxmlformats.org/officeDocument/2006/relationships/hyperlink" Target="file:///C:\Users\LOAM7312\AppData\Local\Microsoft\Windows\INetCache\Content.Outlook\MVEDUEWP\docs\CP-200124.zip" TargetMode="External"/><Relationship Id="rId220" Type="http://schemas.openxmlformats.org/officeDocument/2006/relationships/hyperlink" Target="file:///C:\Users\LOAM7312\AppData\Local\Microsoft\Windows\INetCache\Content.Outlook\MVEDUEWP\docs\CP-200133.zip" TargetMode="External"/><Relationship Id="rId225" Type="http://schemas.openxmlformats.org/officeDocument/2006/relationships/hyperlink" Target="file:///C:\Users\LOAM7312\AppData\Local\Microsoft\Windows\INetCache\Content.Outlook\MVEDUEWP\docs\CP-200179.zip" TargetMode="External"/><Relationship Id="rId241" Type="http://schemas.openxmlformats.org/officeDocument/2006/relationships/hyperlink" Target="file:///C:\Users\LOAM7312\AppData\Local\Microsoft\Windows\INetCache\Content.Outlook\MVEDUEWP\docs\CP-200122.zip" TargetMode="External"/><Relationship Id="rId246" Type="http://schemas.openxmlformats.org/officeDocument/2006/relationships/hyperlink" Target="file:///C:\Users\LOAM7312\AppData\Local\Microsoft\Windows\INetCache\Content.Outlook\MVEDUEWP\docs\CP-200020.zip" TargetMode="External"/><Relationship Id="rId267" Type="http://schemas.openxmlformats.org/officeDocument/2006/relationships/hyperlink" Target="file:///C:\Users\LOAM7312\AppData\Local\Microsoft\Windows\INetCache\Content.Outlook\MVEDUEWP\docs\CP-200132.zip" TargetMode="External"/><Relationship Id="rId288" Type="http://schemas.openxmlformats.org/officeDocument/2006/relationships/hyperlink" Target="file:///C:\Users\LOAM7312\AppData\Local\Microsoft\Windows\INetCache\Content.Outlook\MVEDUEWP\docs\CP-200170.zip" TargetMode="External"/><Relationship Id="rId15" Type="http://schemas.openxmlformats.org/officeDocument/2006/relationships/hyperlink" Target="file:///C:\Users\LOAM7312\AppData\Local\Microsoft\Windows\INetCache\Content.Outlook\MVEDUEWP\docs\CP-200005.zip" TargetMode="External"/><Relationship Id="rId36" Type="http://schemas.openxmlformats.org/officeDocument/2006/relationships/hyperlink" Target="file:///C:\Users\LOAM7312\AppData\Local\Microsoft\Windows\INetCache\Content.Outlook\MVEDUEWP\docs\CP-200234.zip" TargetMode="External"/><Relationship Id="rId57" Type="http://schemas.openxmlformats.org/officeDocument/2006/relationships/hyperlink" Target="file:///C:\Users\LOAM7312\AppData\Local\Microsoft\Windows\INetCache\Content.Outlook\MVEDUEWP\docs\CP-200270.zip" TargetMode="External"/><Relationship Id="rId106" Type="http://schemas.openxmlformats.org/officeDocument/2006/relationships/hyperlink" Target="file:///C:\Users\LOAM7312\AppData\Local\Microsoft\Windows\INetCache\Content.Outlook\MVEDUEWP\docs\CP-200039.zip" TargetMode="External"/><Relationship Id="rId127" Type="http://schemas.openxmlformats.org/officeDocument/2006/relationships/hyperlink" Target="file:///C:\Users\LOAM7312\AppData\Local\Microsoft\Windows\INetCache\Content.Outlook\MVEDUEWP\docs\CP-200216.zip" TargetMode="External"/><Relationship Id="rId262" Type="http://schemas.openxmlformats.org/officeDocument/2006/relationships/hyperlink" Target="file:///C:\Users\LOAM7312\AppData\Local\Microsoft\Windows\INetCache\Content.Outlook\MVEDUEWP\docs\CP-200026.zip" TargetMode="External"/><Relationship Id="rId283" Type="http://schemas.openxmlformats.org/officeDocument/2006/relationships/hyperlink" Target="file:///C:\Users\LOAM7312\AppData\Local\Microsoft\Windows\INetCache\Content.Outlook\MVEDUEWP\docs\CP-200164.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specifications/specification-numbering" TargetMode="External"/><Relationship Id="rId52" Type="http://schemas.openxmlformats.org/officeDocument/2006/relationships/hyperlink" Target="file:///C:\Users\LOAM7312\AppData\Local\Microsoft\Windows\INetCache\Content.Outlook\MVEDUEWP\docs\CP-200053.zip" TargetMode="External"/><Relationship Id="rId73" Type="http://schemas.openxmlformats.org/officeDocument/2006/relationships/hyperlink" Target="file:///C:\Users\LOAM7312\AppData\Local\Microsoft\Windows\INetCache\Content.Outlook\MVEDUEWP\docs\CP-200149.zip" TargetMode="External"/><Relationship Id="rId78" Type="http://schemas.openxmlformats.org/officeDocument/2006/relationships/hyperlink" Target="file:///C:\Users\LOAM7312\AppData\Local\Microsoft\Windows\INetCache\Content.Outlook\MVEDUEWP\tdocByAgenda.htm" TargetMode="External"/><Relationship Id="rId94" Type="http://schemas.openxmlformats.org/officeDocument/2006/relationships/hyperlink" Target="file:///C:\Users\LOAM7312\AppData\Local\Microsoft\Windows\INetCache\Content.Outlook\MVEDUEWP\docs\CP-200195.zip" TargetMode="External"/><Relationship Id="rId99" Type="http://schemas.openxmlformats.org/officeDocument/2006/relationships/hyperlink" Target="file:///C:\Users\LOAM7312\AppData\Local\Microsoft\Windows\INetCache\Content.Outlook\MVEDUEWP\docs\CP-200059.zip" TargetMode="External"/><Relationship Id="rId101" Type="http://schemas.openxmlformats.org/officeDocument/2006/relationships/hyperlink" Target="file:///C:\Users\LOAM7312\AppData\Local\Microsoft\Windows\INetCache\Content.Outlook\MVEDUEWP\docs\CP-200147.zip" TargetMode="External"/><Relationship Id="rId122" Type="http://schemas.openxmlformats.org/officeDocument/2006/relationships/hyperlink" Target="file:///C:\Users\LOAM7312\AppData\Local\Microsoft\Windows\INetCache\Content.Outlook\MVEDUEWP\docs\CP-200092.zip" TargetMode="External"/><Relationship Id="rId143" Type="http://schemas.openxmlformats.org/officeDocument/2006/relationships/hyperlink" Target="file:///C:\Users\LOAM7312\AppData\Local\Microsoft\Windows\INetCache\Content.Outlook\MVEDUEWP\docs\CP-200253.zip" TargetMode="External"/><Relationship Id="rId148" Type="http://schemas.openxmlformats.org/officeDocument/2006/relationships/hyperlink" Target="file:///C:\Users\LOAM7312\AppData\Local\Microsoft\Windows\INetCache\Content.Outlook\MVEDUEWP\docs\CP-200242.zip" TargetMode="External"/><Relationship Id="rId164" Type="http://schemas.openxmlformats.org/officeDocument/2006/relationships/hyperlink" Target="file:///C:\Users\LOAM7312\AppData\Local\Microsoft\Windows\INetCache\Content.Outlook\MVEDUEWP\docs\CP-200181.zip" TargetMode="External"/><Relationship Id="rId169" Type="http://schemas.openxmlformats.org/officeDocument/2006/relationships/hyperlink" Target="file:///C:\Users\LOAM7312\AppData\Local\Microsoft\Windows\INetCache\Content.Outlook\MVEDUEWP\docs\CP-200144.zip" TargetMode="External"/><Relationship Id="rId185" Type="http://schemas.openxmlformats.org/officeDocument/2006/relationships/hyperlink" Target="file:///C:\Users\LOAM7312\AppData\Local\Microsoft\Windows\INetCache\Content.Outlook\MVEDUEWP\docs\CP-200208.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199.zip" TargetMode="External"/><Relationship Id="rId210" Type="http://schemas.openxmlformats.org/officeDocument/2006/relationships/hyperlink" Target="file:///C:\Users\LOAM7312\AppData\Local\Microsoft\Windows\INetCache\Content.Outlook\MVEDUEWP\docs\CP-200221.zip" TargetMode="External"/><Relationship Id="rId215" Type="http://schemas.openxmlformats.org/officeDocument/2006/relationships/hyperlink" Target="file:///C:\Users\LOAM7312\AppData\Local\Microsoft\Windows\INetCache\Content.Outlook\MVEDUEWP\docs\CP-200023.zip" TargetMode="External"/><Relationship Id="rId236" Type="http://schemas.openxmlformats.org/officeDocument/2006/relationships/hyperlink" Target="file:///C:\Users\LOAM7312\AppData\Local\Microsoft\Windows\INetCache\Content.Outlook\MVEDUEWP\tdocByAgenda.htm" TargetMode="External"/><Relationship Id="rId257" Type="http://schemas.openxmlformats.org/officeDocument/2006/relationships/hyperlink" Target="file:///C:\Users\LOAM7312\AppData\Local\Microsoft\Windows\INetCache\Content.Outlook\MVEDUEWP\docs\CP-200201.zip" TargetMode="External"/><Relationship Id="rId278" Type="http://schemas.openxmlformats.org/officeDocument/2006/relationships/hyperlink" Target="file:///C:\Users\LOAM7312\AppData\Local\Microsoft\Windows\INetCache\Content.Outlook\MVEDUEWP\docs\CP-200066.zip" TargetMode="External"/><Relationship Id="rId26" Type="http://schemas.openxmlformats.org/officeDocument/2006/relationships/hyperlink" Target="file:///C:\Users\LOAM7312\AppData\Local\Microsoft\Windows\INetCache\Content.Outlook\MVEDUEWP\docs\CP-200248.zip" TargetMode="External"/><Relationship Id="rId231" Type="http://schemas.openxmlformats.org/officeDocument/2006/relationships/hyperlink" Target="file:///C:\Users\LOAM7312\AppData\Local\Microsoft\Windows\INetCache\Content.Outlook\MVEDUEWP\docs\CP-200262.zip" TargetMode="External"/><Relationship Id="rId252" Type="http://schemas.openxmlformats.org/officeDocument/2006/relationships/hyperlink" Target="file:///C:\Users\LOAM7312\AppData\Local\Microsoft\Windows\INetCache\Content.Outlook\MVEDUEWP\tdocByAgenda.htm" TargetMode="External"/><Relationship Id="rId273" Type="http://schemas.openxmlformats.org/officeDocument/2006/relationships/hyperlink" Target="file:///C:\Users\LOAM7312\AppData\Local\Microsoft\Windows\INetCache\Content.Outlook\MVEDUEWP\docs\CP-200061.zip" TargetMode="External"/><Relationship Id="rId294" Type="http://schemas.openxmlformats.org/officeDocument/2006/relationships/hyperlink" Target="file:///C:\Users\LOAM7312\AppData\Local\Microsoft\Windows\INetCache\Content.Outlook\MVEDUEWP\docs\CP-200189.zip" TargetMode="External"/><Relationship Id="rId47" Type="http://schemas.openxmlformats.org/officeDocument/2006/relationships/hyperlink" Target="file:///C:\Users\LOAM7312\AppData\Local\Microsoft\Windows\INetCache\Content.Outlook\MVEDUEWP\docs\CP-200049.zip" TargetMode="External"/><Relationship Id="rId68" Type="http://schemas.openxmlformats.org/officeDocument/2006/relationships/hyperlink" Target="file:///C:\Users\LOAM7312\AppData\Local\Microsoft\Windows\INetCache\Content.Outlook\MVEDUEWP\docs\CP-200077.zip" TargetMode="External"/><Relationship Id="rId89" Type="http://schemas.openxmlformats.org/officeDocument/2006/relationships/hyperlink" Target="file:///C:\Users\LOAM7312\AppData\Local\Microsoft\Windows\INetCache\Content.Outlook\MVEDUEWP\docs\CP-200190.zip" TargetMode="External"/><Relationship Id="rId112" Type="http://schemas.openxmlformats.org/officeDocument/2006/relationships/hyperlink" Target="file:///C:\Users\LOAM7312\AppData\Local\Microsoft\Windows\INetCache\Content.Outlook\MVEDUEWP\docs\CP-200044.zip" TargetMode="External"/><Relationship Id="rId133" Type="http://schemas.openxmlformats.org/officeDocument/2006/relationships/hyperlink" Target="file:///C:\Users\LOAM7312\AppData\Local\Microsoft\Windows\INetCache\Content.Outlook\MVEDUEWP\docs\CP-200110.zip" TargetMode="External"/><Relationship Id="rId154" Type="http://schemas.openxmlformats.org/officeDocument/2006/relationships/hyperlink" Target="file:///C:\Users\LOAM7312\AppData\Local\Microsoft\Windows\INetCache\Content.Outlook\MVEDUEWP\docs\CP-200130.zip" TargetMode="External"/><Relationship Id="rId175" Type="http://schemas.openxmlformats.org/officeDocument/2006/relationships/hyperlink" Target="file:///C:\Users\LOAM7312\AppData\Local\Microsoft\Windows\INetCache\Content.Outlook\MVEDUEWP\docs\CP-200238.zip" TargetMode="External"/><Relationship Id="rId196" Type="http://schemas.openxmlformats.org/officeDocument/2006/relationships/hyperlink" Target="file:///C:\Users\LOAM7312\AppData\Local\Microsoft\Windows\INetCache\Content.Outlook\MVEDUEWP\docs\CP-200113.zip" TargetMode="External"/><Relationship Id="rId200" Type="http://schemas.openxmlformats.org/officeDocument/2006/relationships/hyperlink" Target="file:///C:\Users\LOAM7312\AppData\Local\Microsoft\Windows\INetCache\Content.Outlook\MVEDUEWP\docs\CP-200117.zip" TargetMode="External"/><Relationship Id="rId16" Type="http://schemas.openxmlformats.org/officeDocument/2006/relationships/hyperlink" Target="file:///C:\Users\LOAM7312\AppData\Local\Microsoft\Windows\INetCache\Content.Outlook\MVEDUEWP\docs\CP-200014.zip" TargetMode="External"/><Relationship Id="rId221" Type="http://schemas.openxmlformats.org/officeDocument/2006/relationships/hyperlink" Target="file:///C:\Users\LOAM7312\AppData\Local\Microsoft\Windows\INetCache\Content.Outlook\MVEDUEWP\docs\CP-200206.zip" TargetMode="External"/><Relationship Id="rId242" Type="http://schemas.openxmlformats.org/officeDocument/2006/relationships/hyperlink" Target="file:///C:\Users\LOAM7312\AppData\Local\Microsoft\Windows\INetCache\Content.Outlook\MVEDUEWP\docs\CP-200019.zip" TargetMode="External"/><Relationship Id="rId263" Type="http://schemas.openxmlformats.org/officeDocument/2006/relationships/hyperlink" Target="file:///C:\Users\LOAM7312\AppData\Local\Microsoft\Windows\INetCache\Content.Outlook\MVEDUEWP\docs\CP-200252.zip" TargetMode="External"/><Relationship Id="rId284" Type="http://schemas.openxmlformats.org/officeDocument/2006/relationships/hyperlink" Target="file:///C:\Users\LOAM7312\AppData\Local\Microsoft\Windows\INetCache\Content.Outlook\MVEDUEWP\docs\CP-200166.zip" TargetMode="External"/><Relationship Id="rId37" Type="http://schemas.openxmlformats.org/officeDocument/2006/relationships/hyperlink" Target="file:///C:\Users\LOAM7312\AppData\Local\Microsoft\Windows\INetCache\Content.Outlook\MVEDUEWP\tdocByAgenda.htm" TargetMode="External"/><Relationship Id="rId58" Type="http://schemas.openxmlformats.org/officeDocument/2006/relationships/hyperlink" Target="file:///C:\Users\LOAM7312\AppData\Local\Microsoft\Windows\INetCache\Content.Outlook\MVEDUEWP\docs\CP-200084.zip" TargetMode="External"/><Relationship Id="rId79" Type="http://schemas.openxmlformats.org/officeDocument/2006/relationships/hyperlink" Target="file:///C:\Users\LOAM7312\AppData\Local\Microsoft\Windows\INetCache\Content.Outlook\MVEDUEWP\docs\CP-200274.zip" TargetMode="External"/><Relationship Id="rId102" Type="http://schemas.openxmlformats.org/officeDocument/2006/relationships/hyperlink" Target="file:///C:\Users\LOAM7312\AppData\Local\Microsoft\Windows\INetCache\Content.Outlook\MVEDUEWP\docs\CP-200148.zip" TargetMode="External"/><Relationship Id="rId123" Type="http://schemas.openxmlformats.org/officeDocument/2006/relationships/hyperlink" Target="file:///C:\Users\LOAM7312\AppData\Local\Microsoft\Windows\INetCache\Content.Outlook\MVEDUEWP\docs\CP-200098.zip" TargetMode="External"/><Relationship Id="rId144" Type="http://schemas.openxmlformats.org/officeDocument/2006/relationships/hyperlink" Target="file:///C:\Users\LOAM7312\AppData\Local\Microsoft\Windows\INetCache\Content.Outlook\MVEDUEWP\docs\CP-200223.zip" TargetMode="External"/><Relationship Id="rId90" Type="http://schemas.openxmlformats.org/officeDocument/2006/relationships/hyperlink" Target="file:///C:\Users\LOAM7312\AppData\Local\Microsoft\Windows\INetCache\Content.Outlook\MVEDUEWP\docs\CP-200191.zip" TargetMode="External"/><Relationship Id="rId165" Type="http://schemas.openxmlformats.org/officeDocument/2006/relationships/hyperlink" Target="file:///C:\Users\LOAM7312\AppData\Local\Microsoft\Windows\INetCache\Content.Outlook\MVEDUEWP\docs\CP-200239.zip" TargetMode="External"/><Relationship Id="rId186" Type="http://schemas.openxmlformats.org/officeDocument/2006/relationships/hyperlink" Target="file:///C:\Users\LOAM7312\AppData\Local\Microsoft\Windows\INetCache\Content.Outlook\MVEDUEWP\docs\CP-200182.zip" TargetMode="External"/><Relationship Id="rId211" Type="http://schemas.openxmlformats.org/officeDocument/2006/relationships/hyperlink" Target="file:///C:\Users\LOAM7312\AppData\Local\Microsoft\Windows\INetCache\Content.Outlook\MVEDUEWP\docs\CP-200099.zip" TargetMode="External"/><Relationship Id="rId232" Type="http://schemas.openxmlformats.org/officeDocument/2006/relationships/hyperlink" Target="file:///C:\Users\LOAM7312\AppData\Local\Microsoft\Windows\INetCache\Content.Outlook\MVEDUEWP\docs\CP-200263.zip" TargetMode="External"/><Relationship Id="rId253" Type="http://schemas.openxmlformats.org/officeDocument/2006/relationships/hyperlink" Target="file:///C:\Users\LOAM7312\AppData\Local\Microsoft\Windows\INetCache\Content.Outlook\MVEDUEWP\docs\CP-200264.zip" TargetMode="External"/><Relationship Id="rId274" Type="http://schemas.openxmlformats.org/officeDocument/2006/relationships/hyperlink" Target="file:///C:\Users\LOAM7312\AppData\Local\Microsoft\Windows\INetCache\Content.Outlook\MVEDUEWP\docs\CP-200062.zip" TargetMode="External"/><Relationship Id="rId295" Type="http://schemas.openxmlformats.org/officeDocument/2006/relationships/hyperlink" Target="file:///C:\Users\LOAM7312\AppData\Local\Microsoft\Windows\INetCache\Content.Outlook\MVEDUEWP\docs\CP-200145.zip" TargetMode="External"/><Relationship Id="rId27" Type="http://schemas.openxmlformats.org/officeDocument/2006/relationships/hyperlink" Target="file:///C:\Users\LOAM7312\AppData\Local\Microsoft\Windows\INetCache\Content.Outlook\MVEDUEWP\docs\CP-200249.zip" TargetMode="External"/><Relationship Id="rId48" Type="http://schemas.openxmlformats.org/officeDocument/2006/relationships/hyperlink" Target="file:///C:\Users\LOAM7312\AppData\Local\Microsoft\Windows\INetCache\Content.Outlook\MVEDUEWP\docs\CP-200082.zip" TargetMode="External"/><Relationship Id="rId69" Type="http://schemas.openxmlformats.org/officeDocument/2006/relationships/hyperlink" Target="file:///C:\Users\LOAM7312\AppData\Local\Microsoft\Windows\INetCache\Content.Outlook\MVEDUEWP\docs\CP-200078.zip" TargetMode="External"/><Relationship Id="rId113" Type="http://schemas.openxmlformats.org/officeDocument/2006/relationships/hyperlink" Target="file:///C:\Users\LOAM7312\AppData\Local\Microsoft\Windows\INetCache\Content.Outlook\MVEDUEWP\docs\CP-200045.zip" TargetMode="External"/><Relationship Id="rId134" Type="http://schemas.openxmlformats.org/officeDocument/2006/relationships/hyperlink" Target="file:///C:\Users\LOAM7312\AppData\Local\Microsoft\Windows\INetCache\Content.Outlook\MVEDUEWP\docs\CP-200111.zip" TargetMode="External"/><Relationship Id="rId80" Type="http://schemas.openxmlformats.org/officeDocument/2006/relationships/hyperlink" Target="file:///C:\Users\LOAM7312\AppData\Local\Microsoft\Windows\INetCache\Content.Outlook\MVEDUEWP\docs\CP-200154.zip" TargetMode="External"/><Relationship Id="rId155" Type="http://schemas.openxmlformats.org/officeDocument/2006/relationships/hyperlink" Target="file:///C:\Users\LOAM7312\AppData\Local\Microsoft\Windows\INetCache\Content.Outlook\MVEDUEWP\docs\CP-200135.zip" TargetMode="External"/><Relationship Id="rId176" Type="http://schemas.openxmlformats.org/officeDocument/2006/relationships/hyperlink" Target="file:///C:\Users\LOAM7312\AppData\Local\Microsoft\Windows\INetCache\Content.Outlook\MVEDUEWP\docs\CP-200271.zip" TargetMode="External"/><Relationship Id="rId197" Type="http://schemas.openxmlformats.org/officeDocument/2006/relationships/hyperlink" Target="file:///C:\Users\LOAM7312\AppData\Local\Microsoft\Windows\INetCache\Content.Outlook\MVEDUEWP\docs\CP-200203.zip" TargetMode="External"/><Relationship Id="rId201" Type="http://schemas.openxmlformats.org/officeDocument/2006/relationships/hyperlink" Target="file:///C:\Users\LOAM7312\AppData\Local\Microsoft\Windows\INetCache\Content.Outlook\MVEDUEWP\docs\CP-200139.zip" TargetMode="External"/><Relationship Id="rId222" Type="http://schemas.openxmlformats.org/officeDocument/2006/relationships/hyperlink" Target="file:///C:\Users\LOAM7312\AppData\Local\Microsoft\Windows\INetCache\Content.Outlook\MVEDUEWP\docs\CP-200222.zip" TargetMode="External"/><Relationship Id="rId243" Type="http://schemas.openxmlformats.org/officeDocument/2006/relationships/hyperlink" Target="file:///C:\Users\LOAM7312\AppData\Local\Microsoft\Windows\INetCache\Content.Outlook\MVEDUEWP\docs\CP-200176.zip" TargetMode="External"/><Relationship Id="rId264" Type="http://schemas.openxmlformats.org/officeDocument/2006/relationships/hyperlink" Target="file:///C:\Users\LOAM7312\AppData\Local\Microsoft\Windows\INetCache\Content.Outlook\MVEDUEWP\docs\CP-200028.zip" TargetMode="External"/><Relationship Id="rId285" Type="http://schemas.openxmlformats.org/officeDocument/2006/relationships/hyperlink" Target="file:///C:\Users\LOAM7312\AppData\Local\Microsoft\Windows\INetCache\Content.Outlook\MVEDUEWP\docs\CP-200167.zip" TargetMode="External"/><Relationship Id="rId17" Type="http://schemas.openxmlformats.org/officeDocument/2006/relationships/hyperlink" Target="file:///C:\Users\LOAM7312\AppData\Local\Microsoft\Windows\INetCache\Content.Outlook\MVEDUEWP\tdocByAgenda.htm" TargetMode="External"/><Relationship Id="rId38" Type="http://schemas.openxmlformats.org/officeDocument/2006/relationships/hyperlink" Target="file:///C:\Users\LOAM7312\AppData\Local\Microsoft\Windows\INetCache\Content.Outlook\MVEDUEWP\docs\CP-200273.zip" TargetMode="External"/><Relationship Id="rId59" Type="http://schemas.openxmlformats.org/officeDocument/2006/relationships/hyperlink" Target="file:///C:\Users\LOAM7312\AppData\Local\Microsoft\Windows\INetCache\Content.Outlook\MVEDUEWP\docs\CP-200085.zip" TargetMode="External"/><Relationship Id="rId103" Type="http://schemas.openxmlformats.org/officeDocument/2006/relationships/hyperlink" Target="file:///C:\Users\LOAM7312\AppData\Local\Microsoft\Windows\INetCache\Content.Outlook\MVEDUEWP\docs\CP-200275.zip" TargetMode="External"/><Relationship Id="rId124" Type="http://schemas.openxmlformats.org/officeDocument/2006/relationships/hyperlink" Target="file:///C:\Users\LOAM7312\AppData\Local\Microsoft\Windows\INetCache\Content.Outlook\MVEDUEWP\docs\CP-200128.zip" TargetMode="External"/><Relationship Id="rId70" Type="http://schemas.openxmlformats.org/officeDocument/2006/relationships/hyperlink" Target="file:///C:\Users\LOAM7312\AppData\Local\Microsoft\Windows\INetCache\Content.Outlook\MVEDUEWP\docs\CP-200079.zip" TargetMode="External"/><Relationship Id="rId91" Type="http://schemas.openxmlformats.org/officeDocument/2006/relationships/hyperlink" Target="file:///C:\Users\LOAM7312\AppData\Local\Microsoft\Windows\INetCache\Content.Outlook\MVEDUEWP\docs\CP-200192.zip" TargetMode="External"/><Relationship Id="rId145" Type="http://schemas.openxmlformats.org/officeDocument/2006/relationships/hyperlink" Target="file:///C:\Users\LOAM7312\AppData\Local\Microsoft\Windows\INetCache\Content.Outlook\MVEDUEWP\docs\CP-200127.zip" TargetMode="External"/><Relationship Id="rId166" Type="http://schemas.openxmlformats.org/officeDocument/2006/relationships/hyperlink" Target="file:///C:\Users\LOAM7312\AppData\Local\Microsoft\Windows\INetCache\Content.Outlook\MVEDUEWP\docs\CP-200240.zip" TargetMode="External"/><Relationship Id="rId187" Type="http://schemas.openxmlformats.org/officeDocument/2006/relationships/hyperlink" Target="file:///C:\Users\LOAM7312\AppData\Local\Microsoft\Windows\INetCache\Content.Outlook\MVEDUEWP\docs\CP-200237.zip" TargetMode="External"/><Relationship Id="rId1" Type="http://schemas.microsoft.com/office/2006/relationships/keyMapCustomizations" Target="customizations.xml"/><Relationship Id="rId212" Type="http://schemas.openxmlformats.org/officeDocument/2006/relationships/hyperlink" Target="file:///C:\Users\LOAM7312\AppData\Local\Microsoft\Windows\INetCache\Content.Outlook\MVEDUEWP\docs\CP-200016.zip" TargetMode="External"/><Relationship Id="rId233" Type="http://schemas.openxmlformats.org/officeDocument/2006/relationships/hyperlink" Target="file:///C:\Users\LOAM7312\AppData\Local\Microsoft\Windows\INetCache\Content.Outlook\MVEDUEWP\docs\CP-200266.zip" TargetMode="External"/><Relationship Id="rId254" Type="http://schemas.openxmlformats.org/officeDocument/2006/relationships/hyperlink" Target="file:///C:\Users\LOAM7312\AppData\Local\Microsoft\Windows\INetCache\Content.Outlook\MVEDUEWP\docs\CP-200214.zip" TargetMode="External"/><Relationship Id="rId28" Type="http://schemas.openxmlformats.org/officeDocument/2006/relationships/hyperlink" Target="file:///C:\Users\LOAM7312\AppData\Local\Microsoft\Windows\INetCache\Content.Outlook\MVEDUEWP\docs\CP-200250.zip" TargetMode="External"/><Relationship Id="rId49" Type="http://schemas.openxmlformats.org/officeDocument/2006/relationships/hyperlink" Target="file:///C:\Users\LOAM7312\AppData\Local\Microsoft\Windows\INetCache\Content.Outlook\MVEDUEWP\docs\CP-200083.zip" TargetMode="External"/><Relationship Id="rId114" Type="http://schemas.openxmlformats.org/officeDocument/2006/relationships/hyperlink" Target="file:///C:\Users\LOAM7312\AppData\Local\Microsoft\Windows\INetCache\Content.Outlook\MVEDUEWP\docs\CP-200046.zip" TargetMode="External"/><Relationship Id="rId275" Type="http://schemas.openxmlformats.org/officeDocument/2006/relationships/hyperlink" Target="file:///C:\Users\LOAM7312\AppData\Local\Microsoft\Windows\INetCache\Content.Outlook\MVEDUEWP\docs\CP-200063.zip" TargetMode="External"/><Relationship Id="rId296" Type="http://schemas.openxmlformats.org/officeDocument/2006/relationships/header" Target="header1.xml"/><Relationship Id="rId300" Type="http://schemas.openxmlformats.org/officeDocument/2006/relationships/fontTable" Target="fontTable.xml"/><Relationship Id="rId60" Type="http://schemas.openxmlformats.org/officeDocument/2006/relationships/hyperlink" Target="file:///C:\Users\LOAM7312\AppData\Local\Microsoft\Windows\INetCache\Content.Outlook\MVEDUEWP\docs\CP-200069.zip" TargetMode="External"/><Relationship Id="rId81" Type="http://schemas.openxmlformats.org/officeDocument/2006/relationships/hyperlink" Target="file:///C:\Users\LOAM7312\AppData\Local\Microsoft\Windows\INetCache\Content.Outlook\MVEDUEWP\docs\CP-200155.zip" TargetMode="External"/><Relationship Id="rId135" Type="http://schemas.openxmlformats.org/officeDocument/2006/relationships/hyperlink" Target="file:///C:\Users\LOAM7312\AppData\Local\Microsoft\Windows\INetCache\Content.Outlook\MVEDUEWP\docs\CP-200112.zip" TargetMode="External"/><Relationship Id="rId156" Type="http://schemas.openxmlformats.org/officeDocument/2006/relationships/hyperlink" Target="file:///C:\Users\LOAM7312\AppData\Local\Microsoft\Windows\INetCache\Content.Outlook\MVEDUEWP\docs\CP-200131.zip" TargetMode="External"/><Relationship Id="rId177" Type="http://schemas.openxmlformats.org/officeDocument/2006/relationships/hyperlink" Target="file:///C:\Users\LOAM7312\AppData\Local\Microsoft\Windows\INetCache\Content.Outlook\MVEDUEWP\docs\CP-200272.zip" TargetMode="External"/><Relationship Id="rId198" Type="http://schemas.openxmlformats.org/officeDocument/2006/relationships/hyperlink" Target="file:///C:\Users\LOAM7312\AppData\Local\Microsoft\Windows\INetCache\Content.Outlook\MVEDUEWP\docs\CP-200115.zip" TargetMode="External"/><Relationship Id="rId202" Type="http://schemas.openxmlformats.org/officeDocument/2006/relationships/hyperlink" Target="file:///C:\Users\LOAM7312\AppData\Local\Microsoft\Windows\INetCache\Content.Outlook\MVEDUEWP\docs\CP-200210.zip" TargetMode="External"/><Relationship Id="rId223" Type="http://schemas.openxmlformats.org/officeDocument/2006/relationships/hyperlink" Target="file:///C:\Users\LOAM7312\AppData\Local\Microsoft\Windows\INetCache\Content.Outlook\MVEDUEWP\docs\CP-200231.zip" TargetMode="External"/><Relationship Id="rId244" Type="http://schemas.openxmlformats.org/officeDocument/2006/relationships/hyperlink" Target="file:///C:\Users\LOAM7312\AppData\Local\Microsoft\Windows\INetCache\Content.Outlook\MVEDUEWP\docs\CP-200227.zip" TargetMode="External"/><Relationship Id="rId18" Type="http://schemas.openxmlformats.org/officeDocument/2006/relationships/hyperlink" Target="file:///C:\Users\LOAM7312\AppData\Local\Microsoft\Windows\INetCache\Content.Outlook\MVEDUEWP\docs\CP-200015.zip" TargetMode="External"/><Relationship Id="rId39" Type="http://schemas.openxmlformats.org/officeDocument/2006/relationships/hyperlink" Target="file:///C:\Users\LOAM7312\AppData\Local\Microsoft\Windows\INetCache\Content.Outlook\MVEDUEWP\docs\CP-200100.zip" TargetMode="External"/><Relationship Id="rId265" Type="http://schemas.openxmlformats.org/officeDocument/2006/relationships/hyperlink" Target="file:///C:\Users\LOAM7312\AppData\Local\Microsoft\Windows\INetCache\Content.Outlook\MVEDUEWP\docs\CP-200029.zip" TargetMode="External"/><Relationship Id="rId286" Type="http://schemas.openxmlformats.org/officeDocument/2006/relationships/hyperlink" Target="file:///C:\Users\LOAM7312\AppData\Local\Microsoft\Windows\INetCache\Content.Outlook\MVEDUEWP\docs\CP-200168.zip" TargetMode="External"/><Relationship Id="rId50" Type="http://schemas.openxmlformats.org/officeDocument/2006/relationships/hyperlink" Target="file:///C:\Users\LOAM7312\AppData\Local\Microsoft\Windows\INetCache\Content.Outlook\MVEDUEWP\docs\CP-200104.zip" TargetMode="External"/><Relationship Id="rId104" Type="http://schemas.openxmlformats.org/officeDocument/2006/relationships/hyperlink" Target="http://www.3gpp.org/ftp/tsg_ct/TSG_CT/TSGC_87e/Docs/CP-200278.zip" TargetMode="External"/><Relationship Id="rId125" Type="http://schemas.openxmlformats.org/officeDocument/2006/relationships/hyperlink" Target="file:///C:\Users\LOAM7312\AppData\Local\Microsoft\Windows\INetCache\Content.Outlook\MVEDUEWP\docs\CP-200215.zip" TargetMode="External"/><Relationship Id="rId146" Type="http://schemas.openxmlformats.org/officeDocument/2006/relationships/hyperlink" Target="file:///C:\Users\LOAM7312\AppData\Local\Microsoft\Windows\INetCache\Content.Outlook\MVEDUEWP\docs\CP-200032.zip" TargetMode="External"/><Relationship Id="rId167" Type="http://schemas.openxmlformats.org/officeDocument/2006/relationships/hyperlink" Target="file:///C:\Users\LOAM7312\AppData\Local\Microsoft\Windows\INetCache\Content.Outlook\MVEDUEWP\docs\CP-200107.zip" TargetMode="External"/><Relationship Id="rId188" Type="http://schemas.openxmlformats.org/officeDocument/2006/relationships/hyperlink" Target="file:///C:\Users\LOAM7312\AppData\Local\Microsoft\Windows\INetCache\Content.Outlook\MVEDUEWP\docs\CP-200241.zip" TargetMode="External"/><Relationship Id="rId71" Type="http://schemas.openxmlformats.org/officeDocument/2006/relationships/hyperlink" Target="file:///C:\Users\LOAM7312\AppData\Local\Microsoft\Windows\INetCache\Content.Outlook\MVEDUEWP\docs\CP-200080.zip" TargetMode="External"/><Relationship Id="rId92" Type="http://schemas.openxmlformats.org/officeDocument/2006/relationships/hyperlink" Target="file:///C:\Users\LOAM7312\AppData\Local\Microsoft\Windows\INetCache\Content.Outlook\MVEDUEWP\docs\CP-200193.zip" TargetMode="External"/><Relationship Id="rId213" Type="http://schemas.openxmlformats.org/officeDocument/2006/relationships/hyperlink" Target="file:///C:\Users\LOAM7312\AppData\Local\Microsoft\Windows\INetCache\Content.Outlook\MVEDUEWP\docs\CP-200200.zip" TargetMode="External"/><Relationship Id="rId234" Type="http://schemas.openxmlformats.org/officeDocument/2006/relationships/hyperlink" Target="file:///C:\Users\LOAM7312\AppData\Local\Microsoft\Windows\INetCache\Content.Outlook\MVEDUEWP\docs\CP-20022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62B8-23C0-4E83-807C-B600B965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14592</Words>
  <Characters>80257</Characters>
  <Application>Microsoft Office Word</Application>
  <DocSecurity>0</DocSecurity>
  <Lines>668</Lines>
  <Paragraphs>189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2020-03-15T22:39:00Z</dcterms:created>
  <dcterms:modified xsi:type="dcterms:W3CDTF">2020-03-15T22:39:00Z</dcterms:modified>
</cp:coreProperties>
</file>